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4EEB50" w14:textId="77777777" w:rsidR="009D2944" w:rsidRPr="006D4918" w:rsidRDefault="009D2944" w:rsidP="009D2944">
      <w:pPr>
        <w:pStyle w:val="Titelseite"/>
      </w:pPr>
    </w:p>
    <w:p w14:paraId="49A61096" w14:textId="77777777" w:rsidR="009D2944" w:rsidRPr="006D4918" w:rsidRDefault="009D2944" w:rsidP="009D2944">
      <w:pPr>
        <w:pStyle w:val="Titelseite"/>
      </w:pPr>
    </w:p>
    <w:p w14:paraId="02D73100" w14:textId="77777777" w:rsidR="009D2944" w:rsidRPr="006D4918" w:rsidRDefault="00E54CCF" w:rsidP="009D2944">
      <w:pPr>
        <w:pStyle w:val="Titelseite"/>
      </w:pPr>
      <w:r>
        <w:rPr>
          <w:noProof/>
          <w:lang w:val="de-DE"/>
        </w:rPr>
        <w:drawing>
          <wp:inline distT="0" distB="0" distL="0" distR="0" wp14:anchorId="4EC4E948" wp14:editId="73365A27">
            <wp:extent cx="1228725" cy="3371850"/>
            <wp:effectExtent l="0" t="0" r="9525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7F6CB3" w14:textId="77777777" w:rsidR="009D2944" w:rsidRPr="006D4918" w:rsidRDefault="009D2944" w:rsidP="009D2944">
      <w:pPr>
        <w:pStyle w:val="Titelseite"/>
      </w:pPr>
    </w:p>
    <w:p w14:paraId="7779BC22" w14:textId="77777777" w:rsidR="009D2944" w:rsidRPr="006D4918" w:rsidRDefault="009D2944" w:rsidP="009D2944">
      <w:pPr>
        <w:pStyle w:val="Titelseite"/>
      </w:pPr>
    </w:p>
    <w:p w14:paraId="14336289" w14:textId="77777777" w:rsidR="009D2944" w:rsidRPr="00ED5115" w:rsidRDefault="00E54CCF" w:rsidP="009D2944">
      <w:pPr>
        <w:pStyle w:val="Titelseite"/>
        <w:rPr>
          <w:lang w:val="en-US"/>
        </w:rPr>
      </w:pPr>
      <w:r w:rsidRPr="00ED5115">
        <w:rPr>
          <w:lang w:val="en-US"/>
        </w:rPr>
        <w:t>I-POLL 2.0</w:t>
      </w:r>
    </w:p>
    <w:p w14:paraId="1257D0C1" w14:textId="77777777" w:rsidR="009D2944" w:rsidRDefault="00E54CCF" w:rsidP="009D2944">
      <w:pPr>
        <w:pStyle w:val="Titelseite"/>
      </w:pPr>
      <w:r>
        <w:t>UHF Handheld Device</w:t>
      </w:r>
    </w:p>
    <w:p w14:paraId="4DF02B51" w14:textId="77777777" w:rsidR="00E54CCF" w:rsidRPr="006D4918" w:rsidRDefault="00E54CCF" w:rsidP="009D2944">
      <w:pPr>
        <w:pStyle w:val="Titelseite"/>
      </w:pPr>
      <w:r>
        <w:t>Quick Starter Guide</w:t>
      </w:r>
    </w:p>
    <w:p w14:paraId="11BAACE7" w14:textId="77777777" w:rsidR="00CC3996" w:rsidRPr="006D4918" w:rsidRDefault="00CC3996" w:rsidP="00A25EEC">
      <w:pPr>
        <w:pStyle w:val="Titelseite"/>
      </w:pPr>
    </w:p>
    <w:p w14:paraId="4187D1AA" w14:textId="77777777" w:rsidR="00F821A6" w:rsidRPr="006D4918" w:rsidRDefault="00C0723D" w:rsidP="00F821A6">
      <w:r w:rsidRPr="006D4918">
        <w:br w:type="page"/>
      </w:r>
    </w:p>
    <w:p w14:paraId="128345FF" w14:textId="77777777" w:rsidR="00013F0C" w:rsidRPr="006D4918" w:rsidRDefault="00013F0C" w:rsidP="00F821A6"/>
    <w:p w14:paraId="5120F5F1" w14:textId="77777777" w:rsidR="00013F0C" w:rsidRPr="006D4918" w:rsidRDefault="00013F0C" w:rsidP="00F821A6"/>
    <w:p w14:paraId="78880221" w14:textId="77777777" w:rsidR="00013F0C" w:rsidRPr="006D4918" w:rsidRDefault="00013F0C" w:rsidP="00F821A6"/>
    <w:p w14:paraId="14C69531" w14:textId="77777777" w:rsidR="00013F0C" w:rsidRPr="006D4918" w:rsidRDefault="00013F0C" w:rsidP="00F821A6"/>
    <w:p w14:paraId="21562D2E" w14:textId="77777777" w:rsidR="00013F0C" w:rsidRPr="006D4918" w:rsidRDefault="00013F0C" w:rsidP="00F821A6"/>
    <w:p w14:paraId="020FEFEB" w14:textId="77777777" w:rsidR="00013F0C" w:rsidRPr="006D4918" w:rsidRDefault="00013F0C" w:rsidP="00F821A6"/>
    <w:p w14:paraId="3873B24F" w14:textId="77777777" w:rsidR="00013F0C" w:rsidRPr="006D4918" w:rsidRDefault="00013F0C" w:rsidP="00F821A6"/>
    <w:p w14:paraId="498C536C" w14:textId="77777777" w:rsidR="00013F0C" w:rsidRPr="006D4918" w:rsidRDefault="00013F0C" w:rsidP="00F821A6"/>
    <w:p w14:paraId="27693518" w14:textId="77777777" w:rsidR="00013F0C" w:rsidRPr="006D4918" w:rsidRDefault="00013F0C" w:rsidP="00F821A6"/>
    <w:p w14:paraId="0A26B1EA" w14:textId="77777777" w:rsidR="00013F0C" w:rsidRPr="006D4918" w:rsidRDefault="00013F0C" w:rsidP="00F821A6"/>
    <w:p w14:paraId="09840978" w14:textId="77777777" w:rsidR="00013F0C" w:rsidRPr="006D4918" w:rsidRDefault="00013F0C" w:rsidP="00F821A6"/>
    <w:p w14:paraId="296C018F" w14:textId="77777777" w:rsidR="00013F0C" w:rsidRPr="006D4918" w:rsidRDefault="00013F0C" w:rsidP="00F821A6"/>
    <w:p w14:paraId="2F8490EF" w14:textId="77777777" w:rsidR="002447DB" w:rsidRPr="006D4918" w:rsidRDefault="002447DB" w:rsidP="00F821A6"/>
    <w:p w14:paraId="0BB8ED54" w14:textId="77777777" w:rsidR="00013F0C" w:rsidRPr="006D4918" w:rsidRDefault="00013F0C" w:rsidP="00F821A6"/>
    <w:p w14:paraId="50757473" w14:textId="77777777" w:rsidR="00692D2A" w:rsidRPr="006D4918" w:rsidRDefault="00692D2A" w:rsidP="00F821A6"/>
    <w:p w14:paraId="45013DD0" w14:textId="77777777" w:rsidR="00692D2A" w:rsidRPr="006D4918" w:rsidRDefault="00692D2A" w:rsidP="00F821A6"/>
    <w:p w14:paraId="5BAD2CD4" w14:textId="77777777" w:rsidR="00E17CEC" w:rsidRPr="006D4918" w:rsidRDefault="00E17CEC"/>
    <w:p w14:paraId="1D9D99CF" w14:textId="77777777" w:rsidR="00692D2A" w:rsidRPr="006D4918" w:rsidRDefault="00692D2A"/>
    <w:p w14:paraId="4222570B" w14:textId="77777777" w:rsidR="00692D2A" w:rsidRPr="006D4918" w:rsidRDefault="00692D2A"/>
    <w:p w14:paraId="3A72075B" w14:textId="77777777" w:rsidR="00692D2A" w:rsidRPr="006D4918" w:rsidRDefault="00692D2A"/>
    <w:p w14:paraId="4390F70A" w14:textId="77777777" w:rsidR="00692D2A" w:rsidRPr="006D4918" w:rsidRDefault="00692D2A"/>
    <w:p w14:paraId="2B621154" w14:textId="77777777" w:rsidR="00692D2A" w:rsidRPr="006D4918" w:rsidRDefault="00692D2A"/>
    <w:p w14:paraId="6C3F7D0F" w14:textId="77777777" w:rsidR="00692D2A" w:rsidRPr="006D4918" w:rsidRDefault="00692D2A"/>
    <w:p w14:paraId="5AAD9578" w14:textId="77777777" w:rsidR="00692D2A" w:rsidRPr="006D4918" w:rsidRDefault="00692D2A"/>
    <w:p w14:paraId="504C0186" w14:textId="77777777" w:rsidR="00692D2A" w:rsidRPr="006D4918" w:rsidRDefault="00692D2A"/>
    <w:p w14:paraId="0EE33EDC" w14:textId="77777777" w:rsidR="00013F0C" w:rsidRPr="006D4918" w:rsidRDefault="00013F0C"/>
    <w:p w14:paraId="3EEF34D8" w14:textId="77777777" w:rsidR="00013F0C" w:rsidRPr="006D4918" w:rsidRDefault="00013F0C"/>
    <w:p w14:paraId="79CB21C6" w14:textId="77777777" w:rsidR="00013F0C" w:rsidRPr="006D4918" w:rsidRDefault="00013F0C"/>
    <w:p w14:paraId="00DBAAEF" w14:textId="77777777" w:rsidR="00013F0C" w:rsidRPr="006D4918" w:rsidRDefault="00013F0C"/>
    <w:p w14:paraId="06394C00" w14:textId="77777777" w:rsidR="00692D2A" w:rsidRPr="006D4918" w:rsidRDefault="00692D2A"/>
    <w:p w14:paraId="5F253FD1" w14:textId="77777777" w:rsidR="00692D2A" w:rsidRPr="006D4918" w:rsidRDefault="00692D2A"/>
    <w:p w14:paraId="330E1385" w14:textId="77777777" w:rsidR="006D4918" w:rsidRPr="006D4918" w:rsidRDefault="006D4918"/>
    <w:p w14:paraId="3E0FA0B2" w14:textId="77777777" w:rsidR="0068430A" w:rsidRPr="006D4918" w:rsidRDefault="0068430A"/>
    <w:p w14:paraId="78949C29" w14:textId="77777777" w:rsidR="0068430A" w:rsidRPr="006D4918" w:rsidRDefault="0068430A"/>
    <w:p w14:paraId="7837C661" w14:textId="77777777" w:rsidR="00692D2A" w:rsidRPr="006D4918" w:rsidRDefault="00692D2A"/>
    <w:p w14:paraId="0EC27040" w14:textId="77777777" w:rsidR="005618E6" w:rsidRPr="006D4918" w:rsidRDefault="005618E6"/>
    <w:p w14:paraId="54590836" w14:textId="77777777" w:rsidR="005618E6" w:rsidRPr="006D4918" w:rsidRDefault="005618E6"/>
    <w:p w14:paraId="769CEBF6" w14:textId="77777777" w:rsidR="00692D2A" w:rsidRPr="006D4918" w:rsidRDefault="00692D2A"/>
    <w:p w14:paraId="7D152F3B" w14:textId="77777777" w:rsidR="00692D2A" w:rsidRPr="006D4918" w:rsidRDefault="00692D2A"/>
    <w:p w14:paraId="30C1D5CF" w14:textId="77777777" w:rsidR="00C0723D" w:rsidRPr="006D4918" w:rsidRDefault="00C0723D"/>
    <w:p w14:paraId="173424EB" w14:textId="77777777" w:rsidR="008927F6" w:rsidRPr="006D4918" w:rsidRDefault="008927F6"/>
    <w:tbl>
      <w:tblPr>
        <w:tblW w:w="0" w:type="auto"/>
        <w:tblLook w:val="04A0" w:firstRow="1" w:lastRow="0" w:firstColumn="1" w:lastColumn="0" w:noHBand="0" w:noVBand="1"/>
      </w:tblPr>
      <w:tblGrid>
        <w:gridCol w:w="4972"/>
        <w:gridCol w:w="4950"/>
      </w:tblGrid>
      <w:tr w:rsidR="00692D2A" w:rsidRPr="006D4918" w14:paraId="1BC5B57C" w14:textId="77777777" w:rsidTr="008669F1">
        <w:trPr>
          <w:cantSplit/>
        </w:trPr>
        <w:tc>
          <w:tcPr>
            <w:tcW w:w="5031" w:type="dxa"/>
            <w:shd w:val="clear" w:color="auto" w:fill="auto"/>
          </w:tcPr>
          <w:p w14:paraId="4679001F" w14:textId="77777777" w:rsidR="00692D2A" w:rsidRPr="006D4918" w:rsidRDefault="00692D2A" w:rsidP="008669F1">
            <w:pPr>
              <w:pStyle w:val="Tabelle1"/>
              <w:rPr>
                <w:lang w:val="de-DE"/>
              </w:rPr>
            </w:pPr>
            <w:r w:rsidRPr="006D4918">
              <w:rPr>
                <w:lang w:val="de-DE"/>
              </w:rPr>
              <w:t>iDTRONIC GmbH</w:t>
            </w:r>
          </w:p>
          <w:p w14:paraId="2B067A4F" w14:textId="77777777" w:rsidR="00692D2A" w:rsidRPr="006D4918" w:rsidRDefault="00692D2A" w:rsidP="008669F1">
            <w:pPr>
              <w:pStyle w:val="Tabelle1"/>
              <w:rPr>
                <w:lang w:val="de-DE"/>
              </w:rPr>
            </w:pPr>
            <w:r w:rsidRPr="006D4918">
              <w:rPr>
                <w:lang w:val="de-DE"/>
              </w:rPr>
              <w:t>Donnersbergweg 1</w:t>
            </w:r>
          </w:p>
          <w:p w14:paraId="328EE265" w14:textId="77777777" w:rsidR="00692D2A" w:rsidRPr="006D4918" w:rsidRDefault="00692D2A" w:rsidP="008669F1">
            <w:pPr>
              <w:pStyle w:val="Tabelle1"/>
              <w:rPr>
                <w:lang w:val="de-DE"/>
              </w:rPr>
            </w:pPr>
            <w:r w:rsidRPr="006D4918">
              <w:rPr>
                <w:lang w:val="de-DE"/>
              </w:rPr>
              <w:t>67059 Ludwigshafen</w:t>
            </w:r>
          </w:p>
          <w:p w14:paraId="2E901149" w14:textId="77777777" w:rsidR="00692D2A" w:rsidRPr="006D4918" w:rsidRDefault="00692D2A" w:rsidP="008669F1">
            <w:pPr>
              <w:pStyle w:val="Tabelle1"/>
              <w:rPr>
                <w:lang w:val="de-DE"/>
              </w:rPr>
            </w:pPr>
            <w:r w:rsidRPr="006D4918">
              <w:rPr>
                <w:lang w:val="de-DE"/>
              </w:rPr>
              <w:t>Germany/Deutschland</w:t>
            </w:r>
          </w:p>
          <w:p w14:paraId="67F3FA21" w14:textId="77777777" w:rsidR="00692D2A" w:rsidRPr="006D4918" w:rsidRDefault="00692D2A" w:rsidP="008669F1">
            <w:pPr>
              <w:pStyle w:val="Tabelle1"/>
              <w:rPr>
                <w:lang w:val="de-DE"/>
              </w:rPr>
            </w:pPr>
          </w:p>
          <w:p w14:paraId="15CFB150" w14:textId="77777777" w:rsidR="00692D2A" w:rsidRPr="006D4918" w:rsidRDefault="00692D2A" w:rsidP="008669F1">
            <w:pPr>
              <w:pStyle w:val="Tabelle1"/>
            </w:pPr>
            <w:r w:rsidRPr="006D4918">
              <w:t>Phone</w:t>
            </w:r>
            <w:r w:rsidR="001A2AE0">
              <w:t>:</w:t>
            </w:r>
            <w:r w:rsidRPr="006D4918">
              <w:tab/>
              <w:t>+49 621 6690094-0</w:t>
            </w:r>
          </w:p>
          <w:p w14:paraId="5BD1FE10" w14:textId="77777777" w:rsidR="00692D2A" w:rsidRPr="006D4918" w:rsidRDefault="00692D2A" w:rsidP="008669F1">
            <w:pPr>
              <w:pStyle w:val="Tabelle1"/>
            </w:pPr>
            <w:r w:rsidRPr="006D4918">
              <w:t>Fax</w:t>
            </w:r>
            <w:r w:rsidR="001A2AE0">
              <w:t>:</w:t>
            </w:r>
            <w:r w:rsidR="00DD5A1C" w:rsidRPr="006D4918">
              <w:t xml:space="preserve">   </w:t>
            </w:r>
            <w:r w:rsidRPr="006D4918">
              <w:tab/>
            </w:r>
            <w:r w:rsidR="00310058">
              <w:tab/>
            </w:r>
            <w:r w:rsidRPr="006D4918">
              <w:t>+49 621 6690094-9</w:t>
            </w:r>
          </w:p>
          <w:p w14:paraId="220C87E7" w14:textId="77777777" w:rsidR="00692D2A" w:rsidRPr="006D4918" w:rsidRDefault="00692D2A" w:rsidP="008669F1">
            <w:pPr>
              <w:pStyle w:val="Tabelle1"/>
            </w:pPr>
            <w:r w:rsidRPr="006D4918">
              <w:t>E-Mail</w:t>
            </w:r>
            <w:r w:rsidR="001A2AE0">
              <w:t>:</w:t>
            </w:r>
            <w:r w:rsidRPr="006D4918">
              <w:tab/>
              <w:t>info@idtronic.de</w:t>
            </w:r>
          </w:p>
          <w:p w14:paraId="55C66576" w14:textId="77777777" w:rsidR="00692D2A" w:rsidRPr="006D4918" w:rsidRDefault="00692D2A" w:rsidP="008669F1">
            <w:pPr>
              <w:pStyle w:val="Tabelle1"/>
            </w:pPr>
            <w:r w:rsidRPr="006D4918">
              <w:t>Web</w:t>
            </w:r>
            <w:r w:rsidR="001A2AE0">
              <w:t>:</w:t>
            </w:r>
            <w:r w:rsidR="00DD5A1C" w:rsidRPr="006D4918">
              <w:t xml:space="preserve">  </w:t>
            </w:r>
            <w:r w:rsidRPr="006D4918">
              <w:tab/>
              <w:t>idtronic.de</w:t>
            </w:r>
          </w:p>
        </w:tc>
        <w:tc>
          <w:tcPr>
            <w:tcW w:w="5031" w:type="dxa"/>
            <w:shd w:val="clear" w:color="auto" w:fill="auto"/>
            <w:vAlign w:val="bottom"/>
          </w:tcPr>
          <w:p w14:paraId="372F30B7" w14:textId="77777777" w:rsidR="00692D2A" w:rsidRPr="006D4918" w:rsidRDefault="00692D2A" w:rsidP="008669F1">
            <w:pPr>
              <w:pStyle w:val="Tabelle1r"/>
            </w:pPr>
            <w:r w:rsidRPr="006D4918">
              <w:t xml:space="preserve">Issue </w:t>
            </w:r>
            <w:r w:rsidR="00ED5115">
              <w:t>1</w:t>
            </w:r>
            <w:r w:rsidR="009D2944" w:rsidRPr="006D4918">
              <w:t>.</w:t>
            </w:r>
            <w:r w:rsidR="00ED5115">
              <w:t>0</w:t>
            </w:r>
          </w:p>
          <w:p w14:paraId="286CB5F2" w14:textId="31AB7539" w:rsidR="00692D2A" w:rsidRPr="006D4918" w:rsidRDefault="00692D2A" w:rsidP="008669F1">
            <w:pPr>
              <w:pStyle w:val="Tabelle1r"/>
            </w:pPr>
            <w:r w:rsidRPr="006D4918">
              <w:t xml:space="preserve">– </w:t>
            </w:r>
            <w:r w:rsidRPr="006D4918">
              <w:fldChar w:fldCharType="begin"/>
            </w:r>
            <w:r w:rsidRPr="006D4918">
              <w:instrText xml:space="preserve"> SAVEDATE \@ "dd. MMMM yyyy" \* MERGEFORMAT </w:instrText>
            </w:r>
            <w:r w:rsidRPr="006D4918">
              <w:fldChar w:fldCharType="separate"/>
            </w:r>
            <w:r w:rsidR="00ED5115">
              <w:rPr>
                <w:noProof/>
              </w:rPr>
              <w:t>24. September 2018</w:t>
            </w:r>
            <w:r w:rsidRPr="006D4918">
              <w:fldChar w:fldCharType="end"/>
            </w:r>
            <w:r w:rsidRPr="006D4918">
              <w:t xml:space="preserve"> –</w:t>
            </w:r>
          </w:p>
          <w:p w14:paraId="6D8CDA1B" w14:textId="77777777" w:rsidR="00692D2A" w:rsidRPr="006D4918" w:rsidRDefault="00692D2A" w:rsidP="008669F1">
            <w:pPr>
              <w:pStyle w:val="Tabelle1r"/>
            </w:pPr>
          </w:p>
          <w:p w14:paraId="4F982BCD" w14:textId="77777777" w:rsidR="00692D2A" w:rsidRPr="006D4918" w:rsidRDefault="00692D2A" w:rsidP="008669F1">
            <w:pPr>
              <w:pStyle w:val="Tabelle1r"/>
            </w:pPr>
          </w:p>
          <w:p w14:paraId="1BD54A31" w14:textId="77777777" w:rsidR="00692D2A" w:rsidRPr="006D4918" w:rsidRDefault="00692D2A" w:rsidP="008669F1">
            <w:pPr>
              <w:pStyle w:val="Tabelle1r"/>
            </w:pPr>
            <w:r w:rsidRPr="006D4918">
              <w:t>Subject to alteration without prior notice.</w:t>
            </w:r>
          </w:p>
          <w:p w14:paraId="608BF0CC" w14:textId="77777777" w:rsidR="00692D2A" w:rsidRPr="006D4918" w:rsidRDefault="00692D2A" w:rsidP="008669F1">
            <w:pPr>
              <w:pStyle w:val="Tabelle1r"/>
            </w:pPr>
            <w:r w:rsidRPr="006D4918">
              <w:t>© Copyright iDTRONIC GmbH 201</w:t>
            </w:r>
            <w:r w:rsidR="00310058">
              <w:t>8</w:t>
            </w:r>
          </w:p>
          <w:p w14:paraId="73A1A862" w14:textId="77777777" w:rsidR="00692D2A" w:rsidRPr="006D4918" w:rsidRDefault="00692D2A" w:rsidP="008669F1">
            <w:pPr>
              <w:pStyle w:val="Tabelle1r"/>
            </w:pPr>
            <w:r w:rsidRPr="006D4918">
              <w:t>Printed in Germany</w:t>
            </w:r>
          </w:p>
        </w:tc>
      </w:tr>
    </w:tbl>
    <w:p w14:paraId="0AD00F85" w14:textId="77777777" w:rsidR="00C0723D" w:rsidRPr="006D4918" w:rsidRDefault="008E0770" w:rsidP="00A25EEC">
      <w:pPr>
        <w:pStyle w:val="Inhalt"/>
        <w:rPr>
          <w:lang w:val="fr-FR"/>
        </w:rPr>
      </w:pPr>
      <w:r w:rsidRPr="006D4918">
        <w:rPr>
          <w:lang w:val="fr-FR"/>
        </w:rPr>
        <w:lastRenderedPageBreak/>
        <w:t>Contents</w:t>
      </w:r>
    </w:p>
    <w:p w14:paraId="6AF02101" w14:textId="77777777" w:rsidR="00FE6260" w:rsidRPr="003A02AF" w:rsidRDefault="00C0723D">
      <w:pPr>
        <w:pStyle w:val="Verzeichnis1"/>
        <w:rPr>
          <w:rFonts w:eastAsiaTheme="minorEastAsia" w:cstheme="minorBidi"/>
          <w:b w:val="0"/>
          <w:noProof/>
          <w:sz w:val="22"/>
          <w:szCs w:val="22"/>
          <w:lang w:val="de-DE"/>
        </w:rPr>
      </w:pPr>
      <w:r w:rsidRPr="003A02AF">
        <w:fldChar w:fldCharType="begin"/>
      </w:r>
      <w:r w:rsidRPr="003A02AF">
        <w:rPr>
          <w:lang w:val="fr-FR"/>
        </w:rPr>
        <w:instrText xml:space="preserve"> TOC \o "1-4" </w:instrText>
      </w:r>
      <w:r w:rsidR="00A61C9E" w:rsidRPr="003A02AF">
        <w:rPr>
          <w:lang w:val="fr-FR"/>
        </w:rPr>
        <w:instrText>\h</w:instrText>
      </w:r>
      <w:r w:rsidRPr="003A02AF">
        <w:fldChar w:fldCharType="separate"/>
      </w:r>
      <w:hyperlink w:anchor="_Toc516472082" w:history="1">
        <w:r w:rsidR="00FE6260" w:rsidRPr="003A02AF">
          <w:rPr>
            <w:rStyle w:val="Hyperlink"/>
            <w:noProof/>
            <w:color w:val="auto"/>
          </w:rPr>
          <w:t>1</w:t>
        </w:r>
        <w:r w:rsidR="00FE6260" w:rsidRPr="003A02AF">
          <w:rPr>
            <w:rFonts w:eastAsiaTheme="minorEastAsia" w:cstheme="minorBidi"/>
            <w:b w:val="0"/>
            <w:noProof/>
            <w:sz w:val="22"/>
            <w:szCs w:val="22"/>
            <w:lang w:val="de-DE"/>
          </w:rPr>
          <w:tab/>
        </w:r>
        <w:r w:rsidR="00FE6260" w:rsidRPr="003A02AF">
          <w:rPr>
            <w:rStyle w:val="Hyperlink"/>
            <w:noProof/>
            <w:color w:val="auto"/>
          </w:rPr>
          <w:t>Description</w:t>
        </w:r>
        <w:r w:rsidR="00FE6260" w:rsidRPr="003A02AF">
          <w:rPr>
            <w:noProof/>
          </w:rPr>
          <w:tab/>
        </w:r>
        <w:r w:rsidR="005A5906">
          <w:rPr>
            <w:noProof/>
          </w:rPr>
          <w:t>4</w:t>
        </w:r>
      </w:hyperlink>
    </w:p>
    <w:p w14:paraId="192F0C57" w14:textId="77777777" w:rsidR="00FE6260" w:rsidRPr="003A02AF" w:rsidRDefault="00ED5115">
      <w:pPr>
        <w:pStyle w:val="Verzeichnis1"/>
        <w:rPr>
          <w:rFonts w:eastAsiaTheme="minorEastAsia" w:cstheme="minorBidi"/>
          <w:b w:val="0"/>
          <w:noProof/>
          <w:sz w:val="22"/>
          <w:szCs w:val="22"/>
          <w:lang w:val="de-DE"/>
        </w:rPr>
      </w:pPr>
      <w:hyperlink w:anchor="_Toc516472086" w:history="1">
        <w:r w:rsidR="00FE6260" w:rsidRPr="003A02AF">
          <w:rPr>
            <w:rStyle w:val="Hyperlink"/>
            <w:noProof/>
            <w:color w:val="auto"/>
            <w:lang w:val="en-US"/>
          </w:rPr>
          <w:t>2</w:t>
        </w:r>
        <w:r w:rsidR="00FE6260" w:rsidRPr="003A02AF">
          <w:rPr>
            <w:rFonts w:eastAsiaTheme="minorEastAsia" w:cstheme="minorBidi"/>
            <w:b w:val="0"/>
            <w:noProof/>
            <w:sz w:val="22"/>
            <w:szCs w:val="22"/>
            <w:lang w:val="de-DE"/>
          </w:rPr>
          <w:tab/>
        </w:r>
        <w:r w:rsidR="00FE6260" w:rsidRPr="003A02AF">
          <w:rPr>
            <w:rStyle w:val="Hyperlink"/>
            <w:noProof/>
            <w:color w:val="auto"/>
            <w:lang w:val="en-US"/>
          </w:rPr>
          <w:t>Technical Data</w:t>
        </w:r>
        <w:r w:rsidR="00FE6260" w:rsidRPr="003A02AF">
          <w:rPr>
            <w:noProof/>
          </w:rPr>
          <w:tab/>
        </w:r>
        <w:r w:rsidR="005A5906">
          <w:rPr>
            <w:noProof/>
          </w:rPr>
          <w:t>5</w:t>
        </w:r>
      </w:hyperlink>
    </w:p>
    <w:p w14:paraId="3CF92B84" w14:textId="77777777" w:rsidR="00FE6260" w:rsidRPr="00ED5115" w:rsidRDefault="003A02AF">
      <w:pPr>
        <w:pStyle w:val="Verzeichnis1"/>
        <w:rPr>
          <w:rFonts w:eastAsiaTheme="minorEastAsia" w:cstheme="minorBidi"/>
          <w:b w:val="0"/>
          <w:noProof/>
          <w:sz w:val="22"/>
          <w:szCs w:val="22"/>
          <w:lang w:val="en-US"/>
        </w:rPr>
      </w:pPr>
      <w:r w:rsidRPr="003A02AF">
        <w:rPr>
          <w:rStyle w:val="Hyperlink"/>
          <w:noProof/>
          <w:color w:val="auto"/>
          <w:u w:val="none"/>
        </w:rPr>
        <w:t>3</w:t>
      </w:r>
      <w:r w:rsidRPr="003A02AF">
        <w:rPr>
          <w:rStyle w:val="Hyperlink"/>
          <w:noProof/>
          <w:color w:val="auto"/>
          <w:u w:val="none"/>
        </w:rPr>
        <w:tab/>
      </w:r>
      <w:hyperlink w:anchor="_Toc516472087" w:history="1">
        <w:r w:rsidR="00FE6260" w:rsidRPr="003A02AF">
          <w:rPr>
            <w:rStyle w:val="Hyperlink"/>
            <w:noProof/>
            <w:color w:val="auto"/>
          </w:rPr>
          <w:t>List of Figures</w:t>
        </w:r>
        <w:r w:rsidR="00FE6260" w:rsidRPr="003A02AF">
          <w:rPr>
            <w:noProof/>
          </w:rPr>
          <w:tab/>
        </w:r>
        <w:r w:rsidR="005A5906">
          <w:rPr>
            <w:noProof/>
          </w:rPr>
          <w:t>6</w:t>
        </w:r>
      </w:hyperlink>
    </w:p>
    <w:p w14:paraId="3E072C7D" w14:textId="77777777" w:rsidR="003A02AF" w:rsidRPr="00ED5115" w:rsidRDefault="00C0723D" w:rsidP="003A02AF">
      <w:pPr>
        <w:pStyle w:val="Verzeichnis2"/>
        <w:rPr>
          <w:rFonts w:eastAsiaTheme="minorEastAsia" w:cstheme="minorBidi"/>
          <w:b w:val="0"/>
          <w:noProof/>
          <w:sz w:val="22"/>
          <w:szCs w:val="22"/>
          <w:lang w:val="en-US"/>
        </w:rPr>
      </w:pPr>
      <w:r w:rsidRPr="003A02AF">
        <w:fldChar w:fldCharType="end"/>
      </w:r>
      <w:hyperlink w:anchor="_General_Overview" w:history="1">
        <w:r w:rsidR="003A02AF" w:rsidRPr="003A02AF">
          <w:rPr>
            <w:rStyle w:val="Hyperlink"/>
            <w:noProof/>
            <w:color w:val="auto"/>
            <w:u w:val="none"/>
          </w:rPr>
          <w:t>3.1</w:t>
        </w:r>
        <w:r w:rsidR="003A02AF" w:rsidRPr="00ED5115">
          <w:rPr>
            <w:rFonts w:eastAsiaTheme="minorEastAsia" w:cstheme="minorBidi"/>
            <w:b w:val="0"/>
            <w:noProof/>
            <w:sz w:val="22"/>
            <w:szCs w:val="22"/>
            <w:lang w:val="en-US"/>
          </w:rPr>
          <w:tab/>
        </w:r>
        <w:r w:rsidR="003A02AF" w:rsidRPr="003A02AF">
          <w:rPr>
            <w:rStyle w:val="Hyperlink"/>
            <w:noProof/>
            <w:color w:val="auto"/>
            <w:u w:val="none"/>
          </w:rPr>
          <w:t>General overview</w:t>
        </w:r>
        <w:r w:rsidR="003A02AF" w:rsidRPr="003A02AF">
          <w:rPr>
            <w:noProof/>
          </w:rPr>
          <w:tab/>
        </w:r>
        <w:r w:rsidR="005A5906">
          <w:rPr>
            <w:noProof/>
          </w:rPr>
          <w:t>6</w:t>
        </w:r>
      </w:hyperlink>
    </w:p>
    <w:p w14:paraId="34428077" w14:textId="77777777" w:rsidR="003A02AF" w:rsidRPr="00ED5115" w:rsidRDefault="00ED5115" w:rsidP="003A02AF">
      <w:pPr>
        <w:pStyle w:val="Verzeichnis3"/>
        <w:rPr>
          <w:rFonts w:eastAsiaTheme="minorEastAsia" w:cstheme="minorBidi"/>
          <w:b/>
          <w:noProof/>
          <w:sz w:val="22"/>
          <w:szCs w:val="22"/>
          <w:lang w:val="en-US"/>
        </w:rPr>
      </w:pPr>
      <w:hyperlink w:anchor="_Toc516472084" w:history="1">
        <w:r w:rsidR="003A02AF" w:rsidRPr="005A5906">
          <w:rPr>
            <w:rStyle w:val="Hyperlink"/>
            <w:b/>
            <w:noProof/>
            <w:color w:val="auto"/>
            <w:u w:val="none"/>
          </w:rPr>
          <w:t>3.2</w:t>
        </w:r>
        <w:r w:rsidR="003A02AF" w:rsidRPr="00ED5115">
          <w:rPr>
            <w:rFonts w:eastAsiaTheme="minorEastAsia" w:cstheme="minorBidi"/>
            <w:b/>
            <w:noProof/>
            <w:sz w:val="22"/>
            <w:szCs w:val="22"/>
            <w:lang w:val="en-US"/>
          </w:rPr>
          <w:tab/>
        </w:r>
        <w:r w:rsidR="003A02AF" w:rsidRPr="005A5906">
          <w:rPr>
            <w:rStyle w:val="Hyperlink"/>
            <w:b/>
            <w:noProof/>
            <w:color w:val="auto"/>
            <w:u w:val="none"/>
          </w:rPr>
          <w:t>Charging Interface</w:t>
        </w:r>
        <w:r w:rsidR="003A02AF" w:rsidRPr="005A5906">
          <w:rPr>
            <w:b/>
            <w:noProof/>
          </w:rPr>
          <w:tab/>
        </w:r>
        <w:r w:rsidR="005A5906">
          <w:rPr>
            <w:b/>
            <w:noProof/>
          </w:rPr>
          <w:t>7</w:t>
        </w:r>
      </w:hyperlink>
    </w:p>
    <w:p w14:paraId="764732E3" w14:textId="77777777" w:rsidR="003A02AF" w:rsidRDefault="00ED5115" w:rsidP="003A02AF">
      <w:pPr>
        <w:pStyle w:val="Verzeichnis3"/>
        <w:rPr>
          <w:noProof/>
        </w:rPr>
      </w:pPr>
      <w:hyperlink w:anchor="_Toc516472085" w:history="1">
        <w:r w:rsidR="003A02AF" w:rsidRPr="005A5906">
          <w:rPr>
            <w:rStyle w:val="Hyperlink"/>
            <w:b/>
            <w:noProof/>
            <w:color w:val="auto"/>
            <w:u w:val="none"/>
          </w:rPr>
          <w:t>3.3</w:t>
        </w:r>
        <w:r w:rsidR="003A02AF" w:rsidRPr="00ED5115">
          <w:rPr>
            <w:rFonts w:eastAsiaTheme="minorEastAsia" w:cstheme="minorBidi"/>
            <w:b/>
            <w:noProof/>
            <w:sz w:val="22"/>
            <w:szCs w:val="22"/>
            <w:lang w:val="en-US"/>
          </w:rPr>
          <w:tab/>
        </w:r>
        <w:r w:rsidR="003A02AF" w:rsidRPr="005A5906">
          <w:rPr>
            <w:rStyle w:val="Hyperlink"/>
            <w:b/>
            <w:noProof/>
            <w:color w:val="auto"/>
            <w:u w:val="none"/>
          </w:rPr>
          <w:t>USB / Bluetooth Interface</w:t>
        </w:r>
        <w:r w:rsidR="003A02AF" w:rsidRPr="005A5906">
          <w:rPr>
            <w:b/>
            <w:noProof/>
          </w:rPr>
          <w:tab/>
        </w:r>
        <w:r w:rsidR="005A5906">
          <w:rPr>
            <w:b/>
            <w:noProof/>
          </w:rPr>
          <w:t>8</w:t>
        </w:r>
      </w:hyperlink>
    </w:p>
    <w:p w14:paraId="2478309E" w14:textId="77777777" w:rsidR="00481836" w:rsidRDefault="00481836" w:rsidP="00481836">
      <w:pPr>
        <w:pStyle w:val="Verzeichnis2"/>
        <w:rPr>
          <w:rFonts w:eastAsiaTheme="minorEastAsia"/>
        </w:rPr>
      </w:pPr>
      <w:r>
        <w:rPr>
          <w:rFonts w:eastAsiaTheme="minorEastAsia"/>
        </w:rPr>
        <w:t xml:space="preserve">3.4 </w:t>
      </w:r>
      <w:r>
        <w:rPr>
          <w:rFonts w:eastAsiaTheme="minorEastAsia"/>
        </w:rPr>
        <w:tab/>
      </w:r>
      <w:r w:rsidR="0096537A">
        <w:rPr>
          <w:rFonts w:eastAsiaTheme="minorEastAsia"/>
        </w:rPr>
        <w:t xml:space="preserve">LED Status </w:t>
      </w:r>
      <w:r w:rsidR="0096537A">
        <w:rPr>
          <w:rFonts w:eastAsiaTheme="minorEastAsia"/>
        </w:rPr>
        <w:tab/>
      </w:r>
      <w:r w:rsidR="005A5906">
        <w:rPr>
          <w:rFonts w:eastAsiaTheme="minorEastAsia"/>
        </w:rPr>
        <w:t>9</w:t>
      </w:r>
    </w:p>
    <w:p w14:paraId="31EDE482" w14:textId="77777777" w:rsidR="0096537A" w:rsidRDefault="0096537A" w:rsidP="0096537A">
      <w:pPr>
        <w:pStyle w:val="Verzeichnis2"/>
        <w:rPr>
          <w:rFonts w:eastAsiaTheme="minorEastAsia"/>
        </w:rPr>
      </w:pPr>
      <w:r>
        <w:rPr>
          <w:rFonts w:eastAsiaTheme="minorEastAsia"/>
        </w:rPr>
        <w:t>3.5</w:t>
      </w:r>
      <w:r>
        <w:rPr>
          <w:rFonts w:eastAsiaTheme="minorEastAsia"/>
        </w:rPr>
        <w:tab/>
        <w:t>Display Icons</w:t>
      </w:r>
      <w:r>
        <w:rPr>
          <w:rFonts w:eastAsiaTheme="minorEastAsia"/>
        </w:rPr>
        <w:tab/>
      </w:r>
      <w:r w:rsidR="005A5906">
        <w:rPr>
          <w:rFonts w:eastAsiaTheme="minorEastAsia"/>
        </w:rPr>
        <w:t>9</w:t>
      </w:r>
    </w:p>
    <w:p w14:paraId="0E64112B" w14:textId="77777777" w:rsidR="0096537A" w:rsidRDefault="0096537A" w:rsidP="0096537A">
      <w:pPr>
        <w:pStyle w:val="Verzeichnis2"/>
        <w:rPr>
          <w:rFonts w:eastAsiaTheme="minorEastAsia"/>
        </w:rPr>
      </w:pPr>
      <w:r>
        <w:rPr>
          <w:rFonts w:eastAsiaTheme="minorEastAsia"/>
        </w:rPr>
        <w:t>3.6</w:t>
      </w:r>
      <w:r>
        <w:rPr>
          <w:rFonts w:eastAsiaTheme="minorEastAsia"/>
        </w:rPr>
        <w:tab/>
        <w:t>Buttons</w:t>
      </w:r>
      <w:r>
        <w:rPr>
          <w:rFonts w:eastAsiaTheme="minorEastAsia"/>
        </w:rPr>
        <w:tab/>
      </w:r>
      <w:r w:rsidR="005A5906">
        <w:rPr>
          <w:rFonts w:eastAsiaTheme="minorEastAsia"/>
        </w:rPr>
        <w:t>10</w:t>
      </w:r>
    </w:p>
    <w:p w14:paraId="2FF34C1B" w14:textId="77777777" w:rsidR="00F31452" w:rsidRDefault="00F31452" w:rsidP="00F31452">
      <w:pPr>
        <w:pStyle w:val="Verzeichnis2"/>
        <w:rPr>
          <w:rFonts w:eastAsiaTheme="minorEastAsia"/>
        </w:rPr>
      </w:pPr>
      <w:r>
        <w:rPr>
          <w:rFonts w:eastAsiaTheme="minorEastAsia"/>
        </w:rPr>
        <w:t xml:space="preserve">3.7 </w:t>
      </w:r>
      <w:r>
        <w:rPr>
          <w:rFonts w:eastAsiaTheme="minorEastAsia"/>
        </w:rPr>
        <w:tab/>
        <w:t>Modes</w:t>
      </w:r>
      <w:r>
        <w:rPr>
          <w:rFonts w:eastAsiaTheme="minorEastAsia"/>
        </w:rPr>
        <w:tab/>
      </w:r>
      <w:r w:rsidR="005A5906">
        <w:rPr>
          <w:rFonts w:eastAsiaTheme="minorEastAsia"/>
        </w:rPr>
        <w:t>10</w:t>
      </w:r>
    </w:p>
    <w:p w14:paraId="23BB651A" w14:textId="77777777" w:rsidR="00653379" w:rsidRDefault="00653379" w:rsidP="00653379">
      <w:pPr>
        <w:pStyle w:val="Verzeichnis1"/>
        <w:rPr>
          <w:rFonts w:eastAsiaTheme="minorEastAsia"/>
        </w:rPr>
      </w:pPr>
      <w:r>
        <w:rPr>
          <w:rFonts w:eastAsiaTheme="minorEastAsia"/>
        </w:rPr>
        <w:t>4</w:t>
      </w:r>
      <w:r>
        <w:rPr>
          <w:rFonts w:eastAsiaTheme="minorEastAsia"/>
        </w:rPr>
        <w:tab/>
        <w:t xml:space="preserve">Android Test </w:t>
      </w:r>
      <w:r w:rsidR="00287B49">
        <w:rPr>
          <w:rFonts w:eastAsiaTheme="minorEastAsia"/>
        </w:rPr>
        <w:t>Program</w:t>
      </w:r>
      <w:r>
        <w:rPr>
          <w:rFonts w:eastAsiaTheme="minorEastAsia"/>
        </w:rPr>
        <w:tab/>
        <w:t>11</w:t>
      </w:r>
    </w:p>
    <w:p w14:paraId="6722603F" w14:textId="77777777" w:rsidR="0022006D" w:rsidRDefault="0022006D" w:rsidP="0022006D">
      <w:pPr>
        <w:pStyle w:val="Verzeichnis2"/>
        <w:rPr>
          <w:rFonts w:eastAsiaTheme="minorEastAsia"/>
        </w:rPr>
      </w:pPr>
      <w:r>
        <w:rPr>
          <w:rFonts w:eastAsiaTheme="minorEastAsia"/>
        </w:rPr>
        <w:t>4.1</w:t>
      </w:r>
      <w:r>
        <w:rPr>
          <w:rFonts w:eastAsiaTheme="minorEastAsia"/>
        </w:rPr>
        <w:tab/>
        <w:t>Download</w:t>
      </w:r>
      <w:r>
        <w:rPr>
          <w:rFonts w:eastAsiaTheme="minorEastAsia"/>
        </w:rPr>
        <w:tab/>
        <w:t>11</w:t>
      </w:r>
    </w:p>
    <w:p w14:paraId="2CD34DDE" w14:textId="77777777" w:rsidR="0022006D" w:rsidRDefault="0022006D" w:rsidP="0022006D">
      <w:pPr>
        <w:pStyle w:val="Verzeichnis2"/>
        <w:rPr>
          <w:rFonts w:eastAsiaTheme="minorEastAsia"/>
        </w:rPr>
      </w:pPr>
      <w:r>
        <w:rPr>
          <w:rFonts w:eastAsiaTheme="minorEastAsia"/>
        </w:rPr>
        <w:t>4.2</w:t>
      </w:r>
      <w:r>
        <w:rPr>
          <w:rFonts w:eastAsiaTheme="minorEastAsia"/>
        </w:rPr>
        <w:tab/>
        <w:t>Configuration Tab</w:t>
      </w:r>
      <w:r>
        <w:rPr>
          <w:rFonts w:eastAsiaTheme="minorEastAsia"/>
        </w:rPr>
        <w:tab/>
        <w:t>11</w:t>
      </w:r>
    </w:p>
    <w:p w14:paraId="415F1697" w14:textId="77777777" w:rsidR="0022006D" w:rsidRDefault="0022006D" w:rsidP="0022006D">
      <w:pPr>
        <w:pStyle w:val="Verzeichnis2"/>
        <w:rPr>
          <w:rFonts w:eastAsiaTheme="minorEastAsia"/>
        </w:rPr>
      </w:pPr>
      <w:r>
        <w:rPr>
          <w:rFonts w:eastAsiaTheme="minorEastAsia"/>
        </w:rPr>
        <w:t>4.3</w:t>
      </w:r>
      <w:r>
        <w:rPr>
          <w:rFonts w:eastAsiaTheme="minorEastAsia"/>
        </w:rPr>
        <w:tab/>
        <w:t>Scan Tab</w:t>
      </w:r>
      <w:r>
        <w:rPr>
          <w:rFonts w:eastAsiaTheme="minorEastAsia"/>
        </w:rPr>
        <w:tab/>
        <w:t>35</w:t>
      </w:r>
    </w:p>
    <w:p w14:paraId="77F269A1" w14:textId="77777777" w:rsidR="00430B43" w:rsidRPr="00430B43" w:rsidRDefault="00430B43" w:rsidP="00430B43">
      <w:pPr>
        <w:pStyle w:val="Verzeichnis2"/>
        <w:rPr>
          <w:rFonts w:eastAsiaTheme="minorEastAsia"/>
        </w:rPr>
      </w:pPr>
      <w:r>
        <w:rPr>
          <w:rFonts w:eastAsiaTheme="minorEastAsia"/>
        </w:rPr>
        <w:t>4.4</w:t>
      </w:r>
      <w:r>
        <w:rPr>
          <w:rFonts w:eastAsiaTheme="minorEastAsia"/>
        </w:rPr>
        <w:tab/>
        <w:t>App Tab</w:t>
      </w:r>
      <w:r>
        <w:rPr>
          <w:rFonts w:eastAsiaTheme="minorEastAsia"/>
        </w:rPr>
        <w:tab/>
        <w:t>39</w:t>
      </w:r>
    </w:p>
    <w:p w14:paraId="29CB5055" w14:textId="77777777" w:rsidR="000320F0" w:rsidRPr="000320F0" w:rsidRDefault="00653379" w:rsidP="00653379">
      <w:pPr>
        <w:pStyle w:val="Verzeichnis1"/>
        <w:rPr>
          <w:rFonts w:eastAsiaTheme="minorEastAsia"/>
        </w:rPr>
      </w:pPr>
      <w:r>
        <w:rPr>
          <w:rFonts w:eastAsiaTheme="minorEastAsia"/>
        </w:rPr>
        <w:t>5</w:t>
      </w:r>
      <w:r>
        <w:rPr>
          <w:rFonts w:eastAsiaTheme="minorEastAsia"/>
        </w:rPr>
        <w:tab/>
        <w:t xml:space="preserve">PC Test </w:t>
      </w:r>
      <w:r w:rsidR="00287B49">
        <w:rPr>
          <w:rFonts w:eastAsiaTheme="minorEastAsia"/>
        </w:rPr>
        <w:t>Program</w:t>
      </w:r>
      <w:r>
        <w:rPr>
          <w:rFonts w:eastAsiaTheme="minorEastAsia"/>
        </w:rPr>
        <w:tab/>
      </w:r>
      <w:r w:rsidR="00430B43">
        <w:rPr>
          <w:rFonts w:eastAsiaTheme="minorEastAsia"/>
        </w:rPr>
        <w:t>43</w:t>
      </w:r>
    </w:p>
    <w:p w14:paraId="77D596AE" w14:textId="77777777" w:rsidR="0096537A" w:rsidRPr="0096537A" w:rsidRDefault="0096537A" w:rsidP="0096537A">
      <w:pPr>
        <w:rPr>
          <w:rFonts w:eastAsiaTheme="minorEastAsia"/>
        </w:rPr>
      </w:pPr>
    </w:p>
    <w:p w14:paraId="58028E31" w14:textId="77777777" w:rsidR="00C0723D" w:rsidRPr="006D4918" w:rsidRDefault="00C0723D" w:rsidP="003A02AF">
      <w:pPr>
        <w:pStyle w:val="Verzeichnis2"/>
      </w:pPr>
    </w:p>
    <w:p w14:paraId="7515C6BD" w14:textId="77777777" w:rsidR="006D4918" w:rsidRPr="004A70A0" w:rsidRDefault="006D4918" w:rsidP="006D4918">
      <w:pPr>
        <w:pStyle w:val="berschrift1"/>
      </w:pPr>
      <w:bookmarkStart w:id="0" w:name="_Toc24464"/>
      <w:bookmarkStart w:id="1" w:name="_Toc516472082"/>
      <w:r w:rsidRPr="004A70A0">
        <w:lastRenderedPageBreak/>
        <w:t>Description</w:t>
      </w:r>
      <w:bookmarkEnd w:id="0"/>
      <w:bookmarkEnd w:id="1"/>
    </w:p>
    <w:p w14:paraId="5F7631CD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Times New Roman" w:cs="Malgun Gothic"/>
          <w:color w:val="000000"/>
          <w:lang w:val="en-US"/>
        </w:rPr>
      </w:pPr>
      <w:r w:rsidRPr="00ED5115">
        <w:rPr>
          <w:rFonts w:ascii="Malgun Gothic" w:eastAsia="Malgun Gothic" w:hAnsi="Times New Roman" w:cs="Malgun Gothic"/>
          <w:color w:val="000000"/>
          <w:lang w:val="en-US"/>
        </w:rPr>
        <w:t xml:space="preserve">This document provides information on using the </w:t>
      </w:r>
      <w:r w:rsidR="00834182" w:rsidRPr="00ED5115">
        <w:rPr>
          <w:rFonts w:ascii="Malgun Gothic" w:eastAsia="Malgun Gothic" w:hAnsi="Times New Roman" w:cs="Malgun Gothic"/>
          <w:color w:val="000000"/>
          <w:lang w:val="en-US"/>
        </w:rPr>
        <w:t xml:space="preserve">I-POLL 2.0 </w:t>
      </w:r>
      <w:r w:rsidRPr="00ED5115">
        <w:rPr>
          <w:rFonts w:ascii="Malgun Gothic" w:eastAsia="Malgun Gothic" w:hAnsi="Times New Roman" w:cs="Malgun Gothic"/>
          <w:color w:val="000000"/>
          <w:lang w:val="en-US"/>
        </w:rPr>
        <w:t xml:space="preserve">functions and accessories. </w:t>
      </w:r>
      <w:r w:rsidR="00834182" w:rsidRPr="00ED5115">
        <w:rPr>
          <w:rFonts w:ascii="Malgun Gothic" w:eastAsia="Malgun Gothic" w:hAnsi="Times New Roman" w:cs="Malgun Gothic"/>
          <w:color w:val="000000"/>
          <w:lang w:val="en-US"/>
        </w:rPr>
        <w:t xml:space="preserve">The I-POLL </w:t>
      </w:r>
      <w:r w:rsidRPr="00ED5115">
        <w:rPr>
          <w:rFonts w:ascii="Malgun Gothic" w:eastAsia="Malgun Gothic" w:hAnsi="Times New Roman" w:cs="Malgun Gothic"/>
          <w:color w:val="000000"/>
          <w:lang w:val="en-US"/>
        </w:rPr>
        <w:t xml:space="preserve">is a UHF (900MHz) RFID and Scanner Reader that quickly recognizes EPC Global Gen2 compliant RFID tags and barcodes. The recognized results are transmitted to your smartphone, tablet, PC, etc. via USB, </w:t>
      </w:r>
      <w:proofErr w:type="spellStart"/>
      <w:r w:rsidRPr="00ED5115">
        <w:rPr>
          <w:rFonts w:ascii="Malgun Gothic" w:eastAsia="Malgun Gothic" w:hAnsi="Times New Roman" w:cs="Malgun Gothic"/>
          <w:color w:val="000000"/>
          <w:lang w:val="en-US"/>
        </w:rPr>
        <w:t>Magconn</w:t>
      </w:r>
      <w:proofErr w:type="spellEnd"/>
      <w:r w:rsidRPr="00ED5115">
        <w:rPr>
          <w:rFonts w:ascii="Malgun Gothic" w:eastAsia="Malgun Gothic" w:hAnsi="Times New Roman" w:cs="Malgun Gothic" w:hint="eastAsia"/>
          <w:color w:val="000000"/>
          <w:lang w:val="en-US"/>
        </w:rPr>
        <w:t>™</w:t>
      </w:r>
      <w:r w:rsidRPr="00ED5115">
        <w:rPr>
          <w:rFonts w:ascii="Malgun Gothic" w:eastAsia="Malgun Gothic" w:hAnsi="Times New Roman" w:cs="Malgun Gothic"/>
          <w:color w:val="000000"/>
          <w:lang w:val="en-US"/>
        </w:rPr>
        <w:t xml:space="preserve">and Bluetooth, both wired and wirelessly. The </w:t>
      </w:r>
      <w:r w:rsidR="00834182" w:rsidRPr="00ED5115">
        <w:rPr>
          <w:rFonts w:ascii="Malgun Gothic" w:eastAsia="Malgun Gothic" w:hAnsi="Times New Roman" w:cs="Malgun Gothic"/>
          <w:color w:val="000000"/>
          <w:lang w:val="en-US"/>
        </w:rPr>
        <w:t xml:space="preserve">I-POLL 2.0 offers </w:t>
      </w:r>
      <w:r w:rsidRPr="00ED5115">
        <w:rPr>
          <w:rFonts w:ascii="Malgun Gothic" w:eastAsia="Malgun Gothic" w:hAnsi="Times New Roman" w:cs="Malgun Gothic"/>
          <w:color w:val="000000"/>
          <w:lang w:val="en-US"/>
        </w:rPr>
        <w:t>the highest grade (IP68) waterproof and dustproof compliance for stronger product stability against the outside environment.</w:t>
      </w:r>
    </w:p>
    <w:p w14:paraId="54616A1A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Times New Roman" w:cs="Malgun Gothic"/>
          <w:color w:val="000000"/>
          <w:lang w:val="en-US"/>
        </w:rPr>
      </w:pPr>
    </w:p>
    <w:p w14:paraId="38303F1D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Times New Roman" w:cs="Malgun Gothic"/>
          <w:color w:val="000000"/>
          <w:lang w:val="en-US"/>
        </w:rPr>
      </w:pPr>
    </w:p>
    <w:p w14:paraId="2DF202F1" w14:textId="77777777" w:rsidR="003A02AF" w:rsidRPr="00ED5115" w:rsidRDefault="003A02AF" w:rsidP="00834182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Times New Roman" w:cs="Malgun Gothic"/>
          <w:b/>
          <w:bCs/>
          <w:color w:val="000000"/>
          <w:sz w:val="23"/>
          <w:szCs w:val="23"/>
          <w:lang w:val="en-US"/>
        </w:rPr>
      </w:pPr>
      <w:r w:rsidRPr="00ED5115">
        <w:rPr>
          <w:rFonts w:ascii="Malgun Gothic" w:eastAsia="Malgun Gothic" w:hAnsi="Times New Roman" w:cs="Malgun Gothic"/>
          <w:b/>
          <w:bCs/>
          <w:color w:val="000000"/>
          <w:sz w:val="23"/>
          <w:szCs w:val="23"/>
          <w:lang w:val="en-US"/>
        </w:rPr>
        <w:t>Additional relevant Manual</w:t>
      </w:r>
    </w:p>
    <w:p w14:paraId="3867B55D" w14:textId="77777777" w:rsidR="00834182" w:rsidRPr="00ED5115" w:rsidRDefault="00834182" w:rsidP="00834182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Times New Roman" w:cs="Malgun Gothic"/>
          <w:b/>
          <w:bCs/>
          <w:color w:val="000000"/>
          <w:sz w:val="23"/>
          <w:szCs w:val="23"/>
          <w:lang w:val="en-US"/>
        </w:rPr>
      </w:pPr>
    </w:p>
    <w:p w14:paraId="7DA57424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  <w:r w:rsidRPr="003A02AF">
        <w:rPr>
          <w:rFonts w:ascii="Wingdings" w:eastAsia="Malgun Gothic" w:hAnsi="Wingdings" w:cs="Wingdings"/>
          <w:color w:val="000000"/>
          <w:lang w:val="de-DE"/>
        </w:rPr>
        <w:t></w:t>
      </w:r>
      <w:r w:rsidRPr="003A02AF">
        <w:rPr>
          <w:rFonts w:ascii="Wingdings" w:eastAsia="Malgun Gothic" w:hAnsi="Wingdings" w:cs="Wingdings"/>
          <w:color w:val="000000"/>
          <w:lang w:val="de-DE"/>
        </w:rPr>
        <w:t></w:t>
      </w:r>
      <w:r w:rsidR="00834182" w:rsidRPr="00ED5115">
        <w:rPr>
          <w:rFonts w:ascii="Malgun Gothic" w:eastAsia="Malgun Gothic" w:hAnsi="Wingdings" w:cs="Malgun Gothic"/>
          <w:color w:val="000000"/>
          <w:lang w:val="en-US"/>
        </w:rPr>
        <w:t>I-POLL 2.0 Programmers Guide</w:t>
      </w:r>
    </w:p>
    <w:p w14:paraId="4F659498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07026D74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032DB3A4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0B514C69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48ED039B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47B02944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4C2BE9B3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4BB14341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6A6DFC89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187E1180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37722D66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324469FD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05A2D0C7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523008CE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17CEAE9D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6F0D8676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74EC5D5E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2AC6CCC5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27AA7184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50D1A786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16149FF7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304989DE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103AD9E6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3CC614A3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16128104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5EEC3B16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27A3A385" w14:textId="77777777" w:rsidR="003A02AF" w:rsidRPr="00ED5115" w:rsidRDefault="003A02AF" w:rsidP="003A02AF">
      <w:pPr>
        <w:autoSpaceDE w:val="0"/>
        <w:autoSpaceDN w:val="0"/>
        <w:adjustRightInd w:val="0"/>
        <w:spacing w:line="240" w:lineRule="auto"/>
        <w:jc w:val="left"/>
        <w:rPr>
          <w:rFonts w:ascii="Malgun Gothic" w:eastAsia="Malgun Gothic" w:hAnsi="Wingdings" w:cs="Malgun Gothic" w:hint="eastAsia"/>
          <w:color w:val="000000"/>
          <w:lang w:val="en-US"/>
        </w:rPr>
      </w:pPr>
    </w:p>
    <w:p w14:paraId="4BC4E7B4" w14:textId="77777777" w:rsidR="006D4918" w:rsidRDefault="006D4918" w:rsidP="00E95565"/>
    <w:p w14:paraId="5BF9BBAE" w14:textId="77777777" w:rsidR="00BF7CDD" w:rsidRDefault="00BF7CDD" w:rsidP="003A02AF">
      <w:pPr>
        <w:pStyle w:val="berschrift1"/>
        <w:rPr>
          <w:rFonts w:eastAsiaTheme="minorEastAsia"/>
          <w:lang w:val="en-US"/>
        </w:rPr>
      </w:pPr>
      <w:bookmarkStart w:id="2" w:name="_Toc465867201"/>
      <w:bookmarkStart w:id="3" w:name="_Toc516472086"/>
      <w:r w:rsidRPr="00B9537C">
        <w:rPr>
          <w:rFonts w:eastAsiaTheme="minorEastAsia"/>
          <w:lang w:val="en-US"/>
        </w:rPr>
        <w:lastRenderedPageBreak/>
        <w:t>Technical Data</w:t>
      </w:r>
      <w:bookmarkEnd w:id="2"/>
      <w:bookmarkEnd w:id="3"/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53"/>
        <w:gridCol w:w="7169"/>
      </w:tblGrid>
      <w:tr w:rsidR="00BF7CDD" w:rsidRPr="00E364DF" w14:paraId="5E0767EA" w14:textId="77777777" w:rsidTr="00D078A7">
        <w:tc>
          <w:tcPr>
            <w:tcW w:w="9922" w:type="dxa"/>
            <w:gridSpan w:val="2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16A1F381" w14:textId="77777777" w:rsidR="00BF7CDD" w:rsidRPr="00E364DF" w:rsidRDefault="00BF7CDD" w:rsidP="00A6244E">
            <w:pPr>
              <w:pStyle w:val="Tabelle"/>
            </w:pPr>
            <w:r>
              <w:t>Electrical Specifications</w:t>
            </w:r>
          </w:p>
        </w:tc>
      </w:tr>
      <w:tr w:rsidR="00BF7CDD" w:rsidRPr="00E364DF" w14:paraId="14C982CF" w14:textId="77777777" w:rsidTr="00D078A7">
        <w:tc>
          <w:tcPr>
            <w:tcW w:w="2753" w:type="dxa"/>
            <w:tcBorders>
              <w:top w:val="single" w:sz="4" w:space="0" w:color="auto"/>
              <w:bottom w:val="single" w:sz="4" w:space="0" w:color="auto"/>
            </w:tcBorders>
          </w:tcPr>
          <w:p w14:paraId="5D2A63DB" w14:textId="77777777" w:rsidR="00BF7CDD" w:rsidRPr="00EA1E1C" w:rsidRDefault="00BF7CDD" w:rsidP="00A6244E">
            <w:r w:rsidRPr="00EA1E1C">
              <w:t xml:space="preserve">Power Supply </w:t>
            </w:r>
          </w:p>
        </w:tc>
        <w:tc>
          <w:tcPr>
            <w:tcW w:w="7169" w:type="dxa"/>
            <w:tcBorders>
              <w:top w:val="single" w:sz="4" w:space="0" w:color="auto"/>
              <w:bottom w:val="single" w:sz="4" w:space="0" w:color="auto"/>
            </w:tcBorders>
          </w:tcPr>
          <w:p w14:paraId="3E45BF52" w14:textId="77777777" w:rsidR="00BF7CDD" w:rsidRPr="00EA1E1C" w:rsidRDefault="003A02AF" w:rsidP="00A6244E">
            <w:r>
              <w:t>3,399mA, Battery, Stand</w:t>
            </w:r>
            <w:r w:rsidR="00287B49">
              <w:t>b</w:t>
            </w:r>
            <w:r>
              <w:t>y Mode (40hours)</w:t>
            </w:r>
          </w:p>
        </w:tc>
      </w:tr>
      <w:tr w:rsidR="00BF7CDD" w:rsidRPr="00E364DF" w14:paraId="09C9AA68" w14:textId="77777777" w:rsidTr="00D078A7">
        <w:tc>
          <w:tcPr>
            <w:tcW w:w="2753" w:type="dxa"/>
            <w:tcBorders>
              <w:top w:val="single" w:sz="4" w:space="0" w:color="auto"/>
              <w:bottom w:val="single" w:sz="4" w:space="0" w:color="auto"/>
            </w:tcBorders>
          </w:tcPr>
          <w:p w14:paraId="11AC06C2" w14:textId="77777777" w:rsidR="00BF7CDD" w:rsidRPr="00EA1E1C" w:rsidRDefault="00D078A7" w:rsidP="00A6244E">
            <w:r>
              <w:t>Charging</w:t>
            </w:r>
          </w:p>
        </w:tc>
        <w:tc>
          <w:tcPr>
            <w:tcW w:w="7169" w:type="dxa"/>
            <w:tcBorders>
              <w:top w:val="single" w:sz="4" w:space="0" w:color="auto"/>
              <w:bottom w:val="single" w:sz="4" w:space="0" w:color="auto"/>
            </w:tcBorders>
          </w:tcPr>
          <w:p w14:paraId="0F8C05DD" w14:textId="77777777" w:rsidR="00BF7CDD" w:rsidRPr="00EA1E1C" w:rsidRDefault="00D078A7" w:rsidP="00A6244E">
            <w:r>
              <w:t>Micro USB, Magconn / 1.0A Full charging time 5 hours</w:t>
            </w:r>
          </w:p>
        </w:tc>
      </w:tr>
      <w:tr w:rsidR="00BF7CDD" w:rsidRPr="00E364DF" w14:paraId="2966B618" w14:textId="77777777" w:rsidTr="00D078A7">
        <w:tc>
          <w:tcPr>
            <w:tcW w:w="2753" w:type="dxa"/>
            <w:tcBorders>
              <w:top w:val="single" w:sz="4" w:space="0" w:color="auto"/>
              <w:bottom w:val="single" w:sz="4" w:space="0" w:color="auto"/>
            </w:tcBorders>
          </w:tcPr>
          <w:p w14:paraId="189B1753" w14:textId="77777777" w:rsidR="00BF7CDD" w:rsidRPr="00EA1E1C" w:rsidRDefault="00BF7CDD" w:rsidP="00A6244E">
            <w:r w:rsidRPr="00EA1E1C">
              <w:t>Operating Frequency</w:t>
            </w:r>
          </w:p>
        </w:tc>
        <w:tc>
          <w:tcPr>
            <w:tcW w:w="7169" w:type="dxa"/>
            <w:tcBorders>
              <w:top w:val="single" w:sz="4" w:space="0" w:color="auto"/>
              <w:bottom w:val="single" w:sz="4" w:space="0" w:color="auto"/>
            </w:tcBorders>
          </w:tcPr>
          <w:p w14:paraId="10DA7FD5" w14:textId="77777777" w:rsidR="00BF7CDD" w:rsidRPr="00EA1E1C" w:rsidRDefault="00D078A7" w:rsidP="00A6244E">
            <w:r>
              <w:t>900Mhz</w:t>
            </w:r>
          </w:p>
        </w:tc>
      </w:tr>
      <w:tr w:rsidR="00BF7CDD" w:rsidRPr="00E364DF" w14:paraId="7255ED0A" w14:textId="77777777" w:rsidTr="00D078A7">
        <w:tc>
          <w:tcPr>
            <w:tcW w:w="2753" w:type="dxa"/>
            <w:tcBorders>
              <w:top w:val="single" w:sz="4" w:space="0" w:color="auto"/>
              <w:bottom w:val="single" w:sz="4" w:space="0" w:color="auto"/>
            </w:tcBorders>
          </w:tcPr>
          <w:p w14:paraId="64647488" w14:textId="77777777" w:rsidR="00BF7CDD" w:rsidRPr="00EA1E1C" w:rsidRDefault="00BF7CDD" w:rsidP="00A6244E">
            <w:r w:rsidRPr="00EA1E1C">
              <w:t>Antenna</w:t>
            </w:r>
          </w:p>
        </w:tc>
        <w:tc>
          <w:tcPr>
            <w:tcW w:w="7169" w:type="dxa"/>
            <w:tcBorders>
              <w:top w:val="single" w:sz="4" w:space="0" w:color="auto"/>
              <w:bottom w:val="single" w:sz="4" w:space="0" w:color="auto"/>
            </w:tcBorders>
          </w:tcPr>
          <w:p w14:paraId="7CD77FFC" w14:textId="77777777" w:rsidR="00BF7CDD" w:rsidRPr="00EA1E1C" w:rsidRDefault="00D078A7" w:rsidP="00A6244E">
            <w:r>
              <w:t>Internal</w:t>
            </w:r>
          </w:p>
        </w:tc>
      </w:tr>
      <w:tr w:rsidR="00D078A7" w:rsidRPr="00E364DF" w14:paraId="61B45824" w14:textId="77777777" w:rsidTr="00D078A7">
        <w:tc>
          <w:tcPr>
            <w:tcW w:w="2753" w:type="dxa"/>
            <w:tcBorders>
              <w:top w:val="single" w:sz="4" w:space="0" w:color="auto"/>
              <w:bottom w:val="single" w:sz="4" w:space="0" w:color="auto"/>
            </w:tcBorders>
          </w:tcPr>
          <w:p w14:paraId="65739AA2" w14:textId="77777777" w:rsidR="00D078A7" w:rsidRPr="00EA1E1C" w:rsidRDefault="00D078A7" w:rsidP="00A6244E">
            <w:r>
              <w:t>Scanner</w:t>
            </w:r>
          </w:p>
        </w:tc>
        <w:tc>
          <w:tcPr>
            <w:tcW w:w="7169" w:type="dxa"/>
            <w:tcBorders>
              <w:top w:val="single" w:sz="4" w:space="0" w:color="auto"/>
              <w:bottom w:val="single" w:sz="4" w:space="0" w:color="auto"/>
            </w:tcBorders>
          </w:tcPr>
          <w:p w14:paraId="1F001863" w14:textId="77777777" w:rsidR="00D078A7" w:rsidRDefault="00D078A7" w:rsidP="00A6244E">
            <w:r>
              <w:t>1D Scanner/ 2D Imager option</w:t>
            </w:r>
          </w:p>
        </w:tc>
      </w:tr>
      <w:tr w:rsidR="00BF7CDD" w:rsidRPr="00E364DF" w14:paraId="3548B83F" w14:textId="77777777" w:rsidTr="00D078A7">
        <w:tc>
          <w:tcPr>
            <w:tcW w:w="275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EA65689" w14:textId="77777777" w:rsidR="00BF7CDD" w:rsidRPr="00EA1E1C" w:rsidRDefault="00BF7CDD" w:rsidP="00A6244E">
            <w:r w:rsidRPr="00EA1E1C">
              <w:t>Reader IC</w:t>
            </w:r>
          </w:p>
        </w:tc>
        <w:tc>
          <w:tcPr>
            <w:tcW w:w="716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52B078" w14:textId="77777777" w:rsidR="00BF7CDD" w:rsidRPr="00EA1E1C" w:rsidRDefault="00D078A7" w:rsidP="00A6244E">
            <w:r>
              <w:t>Impinj R-200 chipset</w:t>
            </w:r>
          </w:p>
        </w:tc>
      </w:tr>
      <w:tr w:rsidR="00BF7CDD" w:rsidRPr="00E364DF" w14:paraId="64DDAB14" w14:textId="77777777" w:rsidTr="00D078A7">
        <w:tc>
          <w:tcPr>
            <w:tcW w:w="275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D11BC2" w14:textId="77777777" w:rsidR="00BF7CDD" w:rsidRPr="00EA1E1C" w:rsidRDefault="00D078A7" w:rsidP="00A6244E">
            <w:r>
              <w:t>RFID Protocol</w:t>
            </w:r>
          </w:p>
        </w:tc>
        <w:tc>
          <w:tcPr>
            <w:tcW w:w="716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E22B746" w14:textId="77777777" w:rsidR="00BF7CDD" w:rsidRPr="00EA1E1C" w:rsidRDefault="00D078A7" w:rsidP="00A6244E">
            <w:r>
              <w:t>EPC Global Gen2</w:t>
            </w:r>
          </w:p>
        </w:tc>
      </w:tr>
      <w:tr w:rsidR="00BF7CDD" w:rsidRPr="00E364DF" w14:paraId="68BF64E6" w14:textId="77777777" w:rsidTr="00D078A7">
        <w:tc>
          <w:tcPr>
            <w:tcW w:w="275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F91661" w14:textId="77777777" w:rsidR="00BF7CDD" w:rsidRPr="00EA1E1C" w:rsidRDefault="00BF7CDD" w:rsidP="00A6244E">
            <w:r w:rsidRPr="00EA1E1C">
              <w:t>Interfaces</w:t>
            </w:r>
          </w:p>
        </w:tc>
        <w:tc>
          <w:tcPr>
            <w:tcW w:w="716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CDC413C" w14:textId="77777777" w:rsidR="00D078A7" w:rsidRPr="00EA1E1C" w:rsidRDefault="00D078A7" w:rsidP="00A6244E">
            <w:r>
              <w:t>MicroUSB, Bluetooth 4.1</w:t>
            </w:r>
          </w:p>
        </w:tc>
      </w:tr>
      <w:tr w:rsidR="00D078A7" w:rsidRPr="00E364DF" w14:paraId="06C91035" w14:textId="77777777" w:rsidTr="00D078A7">
        <w:tc>
          <w:tcPr>
            <w:tcW w:w="275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18EBE0C" w14:textId="77777777" w:rsidR="00D078A7" w:rsidRPr="00EA1E1C" w:rsidRDefault="00D078A7" w:rsidP="00A6244E">
            <w:r>
              <w:t>Display</w:t>
            </w:r>
          </w:p>
        </w:tc>
        <w:tc>
          <w:tcPr>
            <w:tcW w:w="716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1D9AD1" w14:textId="77777777" w:rsidR="00D078A7" w:rsidRDefault="00D078A7" w:rsidP="00D078A7">
            <w:r>
              <w:t>Blue OLED LCD</w:t>
            </w:r>
          </w:p>
        </w:tc>
      </w:tr>
      <w:tr w:rsidR="00D078A7" w:rsidRPr="00E364DF" w14:paraId="7AF33BB9" w14:textId="77777777" w:rsidTr="00D078A7">
        <w:tc>
          <w:tcPr>
            <w:tcW w:w="275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A7F7148" w14:textId="77777777" w:rsidR="00D078A7" w:rsidRDefault="00D078A7" w:rsidP="00A6244E">
            <w:r>
              <w:t>Data Storage</w:t>
            </w:r>
          </w:p>
        </w:tc>
        <w:tc>
          <w:tcPr>
            <w:tcW w:w="716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29C18E" w14:textId="77777777" w:rsidR="00D078A7" w:rsidRDefault="00D078A7" w:rsidP="00D078A7">
            <w:r>
              <w:t>Max 1000EA, 60Byte Unit</w:t>
            </w:r>
          </w:p>
        </w:tc>
      </w:tr>
    </w:tbl>
    <w:p w14:paraId="604731EC" w14:textId="77777777" w:rsidR="00BF7CDD" w:rsidRPr="00B9537C" w:rsidRDefault="00BF7CDD" w:rsidP="00BF7CDD">
      <w:pPr>
        <w:rPr>
          <w:rFonts w:eastAsiaTheme="minorEastAsia"/>
        </w:rPr>
      </w:pP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59"/>
        <w:gridCol w:w="7163"/>
      </w:tblGrid>
      <w:tr w:rsidR="00BF7CDD" w:rsidRPr="00E364DF" w14:paraId="5ED4142B" w14:textId="77777777" w:rsidTr="00D078A7">
        <w:tc>
          <w:tcPr>
            <w:tcW w:w="9922" w:type="dxa"/>
            <w:gridSpan w:val="2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2653258B" w14:textId="77777777" w:rsidR="00BF7CDD" w:rsidRPr="00E364DF" w:rsidRDefault="00BF7CDD" w:rsidP="00A6244E">
            <w:pPr>
              <w:pStyle w:val="Tabelle"/>
            </w:pPr>
            <w:r>
              <w:t>Mechanical Specifications</w:t>
            </w:r>
          </w:p>
        </w:tc>
      </w:tr>
      <w:tr w:rsidR="00BF7CDD" w:rsidRPr="00E364DF" w14:paraId="59445A11" w14:textId="77777777" w:rsidTr="00D078A7">
        <w:tc>
          <w:tcPr>
            <w:tcW w:w="2759" w:type="dxa"/>
            <w:tcBorders>
              <w:top w:val="single" w:sz="4" w:space="0" w:color="auto"/>
              <w:bottom w:val="single" w:sz="4" w:space="0" w:color="auto"/>
            </w:tcBorders>
          </w:tcPr>
          <w:p w14:paraId="0916AB30" w14:textId="77777777" w:rsidR="00BF7CDD" w:rsidRPr="00E364DF" w:rsidRDefault="00BF7CDD" w:rsidP="00A6244E">
            <w:r>
              <w:t>Dimensions</w:t>
            </w:r>
          </w:p>
        </w:tc>
        <w:tc>
          <w:tcPr>
            <w:tcW w:w="7163" w:type="dxa"/>
            <w:tcBorders>
              <w:top w:val="single" w:sz="4" w:space="0" w:color="auto"/>
              <w:bottom w:val="single" w:sz="4" w:space="0" w:color="auto"/>
            </w:tcBorders>
          </w:tcPr>
          <w:p w14:paraId="45B203B0" w14:textId="77777777" w:rsidR="00BF7CDD" w:rsidRPr="00CA13DF" w:rsidRDefault="00D078A7" w:rsidP="00A6244E">
            <w:r>
              <w:t>64 x 220 x 27mm</w:t>
            </w:r>
          </w:p>
        </w:tc>
      </w:tr>
      <w:tr w:rsidR="00BF7CDD" w:rsidRPr="00E364DF" w14:paraId="749A20A1" w14:textId="77777777" w:rsidTr="00D078A7">
        <w:tc>
          <w:tcPr>
            <w:tcW w:w="2759" w:type="dxa"/>
            <w:tcBorders>
              <w:top w:val="single" w:sz="4" w:space="0" w:color="auto"/>
              <w:bottom w:val="single" w:sz="4" w:space="0" w:color="auto"/>
            </w:tcBorders>
          </w:tcPr>
          <w:p w14:paraId="2E4023EE" w14:textId="77777777" w:rsidR="00BF7CDD" w:rsidRDefault="00BF7CDD" w:rsidP="00A6244E">
            <w:r>
              <w:t>Weight</w:t>
            </w:r>
          </w:p>
        </w:tc>
        <w:tc>
          <w:tcPr>
            <w:tcW w:w="7163" w:type="dxa"/>
            <w:tcBorders>
              <w:top w:val="single" w:sz="4" w:space="0" w:color="auto"/>
              <w:bottom w:val="single" w:sz="4" w:space="0" w:color="auto"/>
            </w:tcBorders>
          </w:tcPr>
          <w:p w14:paraId="6DAF2E8F" w14:textId="77777777" w:rsidR="00BF7CDD" w:rsidRPr="00CA13DF" w:rsidRDefault="00D078A7" w:rsidP="00A6244E">
            <w:r>
              <w:t>265</w:t>
            </w:r>
            <w:r w:rsidR="00BF7CDD">
              <w:t xml:space="preserve"> g</w:t>
            </w:r>
          </w:p>
        </w:tc>
      </w:tr>
    </w:tbl>
    <w:p w14:paraId="57E2A3EB" w14:textId="77777777" w:rsidR="00BF7CDD" w:rsidRDefault="00BF7CDD" w:rsidP="00BF7CDD"/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59"/>
        <w:gridCol w:w="7163"/>
      </w:tblGrid>
      <w:tr w:rsidR="00BF7CDD" w:rsidRPr="00E364DF" w14:paraId="0E938EB5" w14:textId="77777777" w:rsidTr="00D078A7">
        <w:tc>
          <w:tcPr>
            <w:tcW w:w="9922" w:type="dxa"/>
            <w:gridSpan w:val="2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2CB749B6" w14:textId="77777777" w:rsidR="00BF7CDD" w:rsidRPr="00E364DF" w:rsidRDefault="00BF7CDD" w:rsidP="00A6244E">
            <w:pPr>
              <w:pStyle w:val="Tabelle"/>
            </w:pPr>
            <w:r>
              <w:t>Environmental Conditions</w:t>
            </w:r>
          </w:p>
        </w:tc>
      </w:tr>
      <w:tr w:rsidR="00BF7CDD" w:rsidRPr="00EA1E1C" w14:paraId="1654D02B" w14:textId="77777777" w:rsidTr="00D078A7">
        <w:tc>
          <w:tcPr>
            <w:tcW w:w="27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D66316" w14:textId="77777777" w:rsidR="00BF7CDD" w:rsidRPr="00EA1E1C" w:rsidRDefault="00BF7CDD" w:rsidP="00A6244E">
            <w:r w:rsidRPr="00EA1E1C">
              <w:t>Operating Temperature</w:t>
            </w:r>
          </w:p>
        </w:tc>
        <w:tc>
          <w:tcPr>
            <w:tcW w:w="716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4A418B6" w14:textId="77777777" w:rsidR="00BF7CDD" w:rsidRPr="00EA1E1C" w:rsidRDefault="00BF7CDD" w:rsidP="00A6244E">
            <w:r w:rsidRPr="00EA1E1C">
              <w:t>0</w:t>
            </w:r>
            <w:r>
              <w:t xml:space="preserve"> </w:t>
            </w:r>
            <w:r w:rsidRPr="00EA1E1C">
              <w:t>°C … +</w:t>
            </w:r>
            <w:r w:rsidR="00D078A7">
              <w:t>5</w:t>
            </w:r>
            <w:r w:rsidRPr="00EA1E1C">
              <w:t>0</w:t>
            </w:r>
            <w:r>
              <w:t xml:space="preserve"> </w:t>
            </w:r>
            <w:r w:rsidRPr="00EA1E1C">
              <w:t>°C</w:t>
            </w:r>
          </w:p>
        </w:tc>
      </w:tr>
      <w:tr w:rsidR="00BF7CDD" w:rsidRPr="00EA1E1C" w14:paraId="327B464C" w14:textId="77777777" w:rsidTr="00D078A7">
        <w:tc>
          <w:tcPr>
            <w:tcW w:w="27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C2B120" w14:textId="77777777" w:rsidR="00BF7CDD" w:rsidRPr="00EA1E1C" w:rsidRDefault="00BF7CDD" w:rsidP="00A6244E">
            <w:r w:rsidRPr="00EA1E1C">
              <w:t>Storage Temperature</w:t>
            </w:r>
          </w:p>
        </w:tc>
        <w:tc>
          <w:tcPr>
            <w:tcW w:w="716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E11F89C" w14:textId="77777777" w:rsidR="00BF7CDD" w:rsidRPr="00EA1E1C" w:rsidRDefault="00BF7CDD" w:rsidP="00A6244E">
            <w:r w:rsidRPr="00EA1E1C">
              <w:t>-</w:t>
            </w:r>
            <w:r w:rsidR="00D078A7">
              <w:t>1</w:t>
            </w:r>
            <w:r w:rsidRPr="00EA1E1C">
              <w:t>0</w:t>
            </w:r>
            <w:r>
              <w:t xml:space="preserve"> </w:t>
            </w:r>
            <w:r w:rsidRPr="00EA1E1C">
              <w:t>°C … +</w:t>
            </w:r>
            <w:r w:rsidR="00D078A7">
              <w:t>6</w:t>
            </w:r>
            <w:r w:rsidRPr="00EA1E1C">
              <w:t>5</w:t>
            </w:r>
            <w:r>
              <w:t xml:space="preserve"> </w:t>
            </w:r>
            <w:r w:rsidRPr="00EA1E1C">
              <w:t>°C</w:t>
            </w:r>
          </w:p>
        </w:tc>
      </w:tr>
      <w:tr w:rsidR="00BF7CDD" w:rsidRPr="00EA1E1C" w14:paraId="376E1F1C" w14:textId="77777777" w:rsidTr="00D078A7">
        <w:tc>
          <w:tcPr>
            <w:tcW w:w="27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E44B258" w14:textId="77777777" w:rsidR="00BF7CDD" w:rsidRPr="00EA1E1C" w:rsidRDefault="00BF7CDD" w:rsidP="00A6244E">
            <w:r w:rsidRPr="00EA1E1C">
              <w:t>Humidity</w:t>
            </w:r>
          </w:p>
        </w:tc>
        <w:tc>
          <w:tcPr>
            <w:tcW w:w="716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C7AA08C" w14:textId="77777777" w:rsidR="00BF7CDD" w:rsidRPr="00EA1E1C" w:rsidRDefault="00BF7CDD" w:rsidP="00A6244E">
            <w:r w:rsidRPr="00EA1E1C">
              <w:t>up to 95</w:t>
            </w:r>
            <w:r>
              <w:t xml:space="preserve"> </w:t>
            </w:r>
            <w:r w:rsidRPr="00EA1E1C">
              <w:t xml:space="preserve">%, </w:t>
            </w:r>
            <w:r w:rsidR="00287B49" w:rsidRPr="00EA1E1C">
              <w:t>non-condensing</w:t>
            </w:r>
          </w:p>
        </w:tc>
      </w:tr>
    </w:tbl>
    <w:p w14:paraId="16AC3F94" w14:textId="77777777" w:rsidR="00BF7CDD" w:rsidRDefault="00BF7CDD" w:rsidP="00BF7CDD"/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54"/>
        <w:gridCol w:w="7168"/>
      </w:tblGrid>
      <w:tr w:rsidR="00BF7CDD" w:rsidRPr="00E364DF" w14:paraId="1F0797C1" w14:textId="77777777" w:rsidTr="00D078A7">
        <w:tc>
          <w:tcPr>
            <w:tcW w:w="9922" w:type="dxa"/>
            <w:gridSpan w:val="2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690FD267" w14:textId="77777777" w:rsidR="00BF7CDD" w:rsidRPr="00E364DF" w:rsidRDefault="00BF7CDD" w:rsidP="00A6244E">
            <w:pPr>
              <w:pStyle w:val="Tabelle"/>
            </w:pPr>
            <w:r w:rsidRPr="00B9537C">
              <w:t>Supported Standards / Tags</w:t>
            </w:r>
          </w:p>
        </w:tc>
      </w:tr>
      <w:tr w:rsidR="00BF7CDD" w:rsidRPr="00ED5115" w14:paraId="19A7780F" w14:textId="77777777" w:rsidTr="00D078A7">
        <w:tc>
          <w:tcPr>
            <w:tcW w:w="275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5594E5" w14:textId="77777777" w:rsidR="00BF7CDD" w:rsidRPr="00D078A7" w:rsidRDefault="00E54CCF" w:rsidP="00A6244E">
            <w:r>
              <w:t>UHF</w:t>
            </w:r>
          </w:p>
        </w:tc>
        <w:tc>
          <w:tcPr>
            <w:tcW w:w="71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B3DB722" w14:textId="77777777" w:rsidR="00BF7CDD" w:rsidRPr="00ED5115" w:rsidRDefault="00E54CCF" w:rsidP="00A6244E">
            <w:pPr>
              <w:jc w:val="left"/>
              <w:rPr>
                <w:lang w:val="de-DE"/>
              </w:rPr>
            </w:pPr>
            <w:r w:rsidRPr="00D078A7">
              <w:rPr>
                <w:rFonts w:cs="SegoeUI"/>
                <w:lang w:val="de-DE"/>
              </w:rPr>
              <w:t>EPC C1 GEN2 / ISO18000-6C</w:t>
            </w:r>
          </w:p>
        </w:tc>
      </w:tr>
    </w:tbl>
    <w:p w14:paraId="48B59B2F" w14:textId="77777777" w:rsidR="00BF7CDD" w:rsidRPr="00ED5115" w:rsidRDefault="00BF7CDD" w:rsidP="00BF7CDD">
      <w:pPr>
        <w:rPr>
          <w:lang w:val="de-DE"/>
        </w:rPr>
      </w:pP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55"/>
        <w:gridCol w:w="7167"/>
      </w:tblGrid>
      <w:tr w:rsidR="00BF7CDD" w:rsidRPr="00E364DF" w14:paraId="35725C3B" w14:textId="77777777" w:rsidTr="00E54CCF">
        <w:tc>
          <w:tcPr>
            <w:tcW w:w="9922" w:type="dxa"/>
            <w:gridSpan w:val="2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7A0F3BB4" w14:textId="77777777" w:rsidR="00BF7CDD" w:rsidRPr="00E364DF" w:rsidRDefault="00BF7CDD" w:rsidP="00A6244E">
            <w:pPr>
              <w:pStyle w:val="Tabelle"/>
            </w:pPr>
            <w:r w:rsidRPr="00B9537C">
              <w:t>SDK Information</w:t>
            </w:r>
          </w:p>
        </w:tc>
      </w:tr>
      <w:tr w:rsidR="00BF7CDD" w:rsidRPr="00E364DF" w14:paraId="54C5290B" w14:textId="77777777" w:rsidTr="00E54CCF">
        <w:tc>
          <w:tcPr>
            <w:tcW w:w="275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491660" w14:textId="77777777" w:rsidR="00BF7CDD" w:rsidRPr="00B9537C" w:rsidRDefault="00BF7CDD" w:rsidP="00A6244E">
            <w:r w:rsidRPr="00B9537C">
              <w:t>Supported OS</w:t>
            </w:r>
          </w:p>
        </w:tc>
        <w:tc>
          <w:tcPr>
            <w:tcW w:w="71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EC6400" w14:textId="77777777" w:rsidR="00BF7CDD" w:rsidRPr="00B9537C" w:rsidRDefault="00E54CCF" w:rsidP="00A6244E">
            <w:r>
              <w:t>Android 5.1 (7.1)</w:t>
            </w:r>
          </w:p>
        </w:tc>
      </w:tr>
      <w:tr w:rsidR="00BF7CDD" w:rsidRPr="00E364DF" w14:paraId="12F80BD3" w14:textId="77777777" w:rsidTr="00E54CCF">
        <w:tc>
          <w:tcPr>
            <w:tcW w:w="275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C46B0E" w14:textId="77777777" w:rsidR="00BF7CDD" w:rsidRPr="00B9537C" w:rsidRDefault="00BF7CDD" w:rsidP="00A6244E">
            <w:r w:rsidRPr="00B9537C">
              <w:t>Demo Software</w:t>
            </w:r>
          </w:p>
        </w:tc>
        <w:tc>
          <w:tcPr>
            <w:tcW w:w="71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4BCCAE" w14:textId="77777777" w:rsidR="00BF7CDD" w:rsidRPr="00B9537C" w:rsidRDefault="00BF7CDD" w:rsidP="00A6244E">
            <w:r w:rsidRPr="00B9537C">
              <w:t>Windows</w:t>
            </w:r>
            <w:r w:rsidR="00E54CCF">
              <w:t>; Android; iOS 7</w:t>
            </w:r>
          </w:p>
        </w:tc>
      </w:tr>
    </w:tbl>
    <w:p w14:paraId="50EA649C" w14:textId="77777777" w:rsidR="00BF7CDD" w:rsidRDefault="00BF7CDD" w:rsidP="00BF7CDD"/>
    <w:p w14:paraId="4B228F09" w14:textId="77777777" w:rsidR="00FE6260" w:rsidRDefault="00FE6260" w:rsidP="00FE6260"/>
    <w:p w14:paraId="07D6285C" w14:textId="77777777" w:rsidR="00E54CCF" w:rsidRDefault="00E54CCF" w:rsidP="00FE6260"/>
    <w:p w14:paraId="3DD70DF7" w14:textId="77777777" w:rsidR="00E54CCF" w:rsidRDefault="00E54CCF" w:rsidP="00FE6260"/>
    <w:p w14:paraId="7E3F8D93" w14:textId="77777777" w:rsidR="00E54CCF" w:rsidRDefault="00E54CCF" w:rsidP="00FE6260"/>
    <w:p w14:paraId="6727403A" w14:textId="77777777" w:rsidR="00E54CCF" w:rsidRDefault="00E54CCF" w:rsidP="00FE6260"/>
    <w:p w14:paraId="67D7ECC6" w14:textId="77777777" w:rsidR="00E54CCF" w:rsidRDefault="00E54CCF" w:rsidP="00FE6260"/>
    <w:p w14:paraId="61A363DC" w14:textId="77777777" w:rsidR="00E54CCF" w:rsidRDefault="00E54CCF" w:rsidP="00FE6260"/>
    <w:p w14:paraId="543AD965" w14:textId="77777777" w:rsidR="00E54CCF" w:rsidRDefault="00E54CCF" w:rsidP="00FE6260"/>
    <w:p w14:paraId="70B2D5CC" w14:textId="77777777" w:rsidR="00E54CCF" w:rsidRDefault="00E54CCF" w:rsidP="00FE6260"/>
    <w:p w14:paraId="17C0F8B6" w14:textId="77777777" w:rsidR="00E54CCF" w:rsidRDefault="00E54CCF" w:rsidP="00FE6260"/>
    <w:p w14:paraId="61120C7F" w14:textId="77777777" w:rsidR="00E54CCF" w:rsidRDefault="00E54CCF" w:rsidP="00FE6260"/>
    <w:p w14:paraId="0C764EB0" w14:textId="77777777" w:rsidR="00E54CCF" w:rsidRDefault="00E54CCF" w:rsidP="00FE6260"/>
    <w:p w14:paraId="31B574A7" w14:textId="77777777" w:rsidR="00E54CCF" w:rsidRDefault="00E54CCF" w:rsidP="00FE6260"/>
    <w:p w14:paraId="194905C9" w14:textId="77777777" w:rsidR="00E54CCF" w:rsidRDefault="00E54CCF" w:rsidP="00FE6260"/>
    <w:p w14:paraId="216F9EB4" w14:textId="77777777" w:rsidR="00E54CCF" w:rsidRDefault="00E54CCF" w:rsidP="00FE6260"/>
    <w:p w14:paraId="52281916" w14:textId="77777777" w:rsidR="00E54CCF" w:rsidRDefault="00E54CCF" w:rsidP="00FE6260"/>
    <w:p w14:paraId="67573596" w14:textId="77777777" w:rsidR="00E54CCF" w:rsidRPr="00034384" w:rsidRDefault="00E54CCF" w:rsidP="00FE6260"/>
    <w:p w14:paraId="17AF981B" w14:textId="77777777" w:rsidR="00FE6260" w:rsidRDefault="00FE6260" w:rsidP="00E54CCF">
      <w:pPr>
        <w:pStyle w:val="berschrift1"/>
      </w:pPr>
      <w:bookmarkStart w:id="4" w:name="_Toc474245945"/>
      <w:bookmarkStart w:id="5" w:name="_Toc487465759"/>
      <w:bookmarkStart w:id="6" w:name="_Toc514855580"/>
      <w:bookmarkStart w:id="7" w:name="_Toc516472087"/>
      <w:r>
        <w:lastRenderedPageBreak/>
        <w:t>List of Figures</w:t>
      </w:r>
      <w:bookmarkEnd w:id="4"/>
      <w:bookmarkEnd w:id="5"/>
      <w:bookmarkEnd w:id="6"/>
      <w:bookmarkEnd w:id="7"/>
    </w:p>
    <w:p w14:paraId="466B0AC4" w14:textId="77777777" w:rsidR="00E54CCF" w:rsidRDefault="00E54CCF" w:rsidP="00E54CCF">
      <w:pPr>
        <w:pStyle w:val="berschrift2"/>
      </w:pPr>
      <w:bookmarkStart w:id="8" w:name="_General_Overview"/>
      <w:bookmarkEnd w:id="8"/>
      <w:r>
        <w:t>General Overview</w:t>
      </w:r>
    </w:p>
    <w:p w14:paraId="1388DB92" w14:textId="77777777" w:rsidR="00E54CCF" w:rsidRPr="00E54CCF" w:rsidRDefault="00E54CCF" w:rsidP="00E54CCF">
      <w:r>
        <w:rPr>
          <w:noProof/>
        </w:rPr>
        <w:drawing>
          <wp:inline distT="0" distB="0" distL="0" distR="0" wp14:anchorId="072D72B2" wp14:editId="7595D91F">
            <wp:extent cx="6124575" cy="5362575"/>
            <wp:effectExtent l="0" t="0" r="9525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536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C25C4" w14:textId="77777777" w:rsidR="00E95565" w:rsidRDefault="00E95565" w:rsidP="00E95565"/>
    <w:p w14:paraId="5E218CBE" w14:textId="77777777" w:rsidR="00E54CCF" w:rsidRDefault="00E54CCF" w:rsidP="00E95565"/>
    <w:p w14:paraId="48214C3C" w14:textId="77777777" w:rsidR="00E54CCF" w:rsidRDefault="00E54CCF" w:rsidP="00E95565"/>
    <w:p w14:paraId="40767343" w14:textId="77777777" w:rsidR="00E54CCF" w:rsidRDefault="00E54CCF" w:rsidP="00E95565"/>
    <w:p w14:paraId="1B30A689" w14:textId="77777777" w:rsidR="00E54CCF" w:rsidRDefault="00E54CCF" w:rsidP="00E95565"/>
    <w:p w14:paraId="34719D67" w14:textId="77777777" w:rsidR="00E54CCF" w:rsidRDefault="00E54CCF" w:rsidP="00E95565"/>
    <w:p w14:paraId="05B044C6" w14:textId="77777777" w:rsidR="00E54CCF" w:rsidRDefault="00E54CCF" w:rsidP="00E95565">
      <w:bookmarkStart w:id="9" w:name="_GoBack"/>
      <w:bookmarkEnd w:id="9"/>
    </w:p>
    <w:p w14:paraId="564B16ED" w14:textId="77777777" w:rsidR="00E54CCF" w:rsidRDefault="00E54CCF" w:rsidP="00E95565"/>
    <w:p w14:paraId="19BB6861" w14:textId="77777777" w:rsidR="00E54CCF" w:rsidRDefault="00E54CCF" w:rsidP="00E95565"/>
    <w:p w14:paraId="45A00264" w14:textId="77777777" w:rsidR="00E54CCF" w:rsidRDefault="00E54CCF" w:rsidP="00E95565"/>
    <w:p w14:paraId="2688962A" w14:textId="77777777" w:rsidR="00E54CCF" w:rsidRDefault="00E54CCF" w:rsidP="00E95565"/>
    <w:p w14:paraId="60F588F2" w14:textId="77777777" w:rsidR="00E54CCF" w:rsidRDefault="00E54CCF" w:rsidP="00E95565"/>
    <w:p w14:paraId="469394E3" w14:textId="77777777" w:rsidR="00E54CCF" w:rsidRDefault="00E54CCF" w:rsidP="00E95565"/>
    <w:p w14:paraId="26C3B4AA" w14:textId="77777777" w:rsidR="00E54CCF" w:rsidRDefault="00E54CCF" w:rsidP="00E95565"/>
    <w:p w14:paraId="3CF69C53" w14:textId="77777777" w:rsidR="00E54CCF" w:rsidRDefault="00E54CCF" w:rsidP="00E95565"/>
    <w:p w14:paraId="5BD7E954" w14:textId="77777777" w:rsidR="00E54CCF" w:rsidRDefault="00E54CCF" w:rsidP="00E95565"/>
    <w:p w14:paraId="051F18CE" w14:textId="77777777" w:rsidR="00E54CCF" w:rsidRDefault="00E54CCF" w:rsidP="00E54CCF">
      <w:pPr>
        <w:pStyle w:val="berschrift2"/>
      </w:pPr>
      <w:r>
        <w:lastRenderedPageBreak/>
        <w:t>Charging Interface</w:t>
      </w:r>
    </w:p>
    <w:p w14:paraId="15074FC9" w14:textId="77777777" w:rsidR="00E54CCF" w:rsidRDefault="00E54CCF" w:rsidP="00E54CCF">
      <w:r>
        <w:rPr>
          <w:noProof/>
        </w:rPr>
        <w:drawing>
          <wp:anchor distT="0" distB="0" distL="114300" distR="114300" simplePos="0" relativeHeight="251658240" behindDoc="1" locked="0" layoutInCell="1" allowOverlap="1" wp14:anchorId="10B77EE3" wp14:editId="6A8B916B">
            <wp:simplePos x="0" y="0"/>
            <wp:positionH relativeFrom="page">
              <wp:align>center</wp:align>
            </wp:positionH>
            <wp:positionV relativeFrom="paragraph">
              <wp:posOffset>448310</wp:posOffset>
            </wp:positionV>
            <wp:extent cx="6076950" cy="5443855"/>
            <wp:effectExtent l="0" t="0" r="0" b="4445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544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8C874B" w14:textId="77777777" w:rsidR="00E54CCF" w:rsidRPr="00E54CCF" w:rsidRDefault="00E54CCF" w:rsidP="00E54CCF"/>
    <w:p w14:paraId="2E2F27B5" w14:textId="77777777" w:rsidR="00E54CCF" w:rsidRPr="00E54CCF" w:rsidRDefault="00E54CCF" w:rsidP="00E54CCF"/>
    <w:p w14:paraId="62130DF6" w14:textId="77777777" w:rsidR="00E54CCF" w:rsidRPr="00E54CCF" w:rsidRDefault="00E54CCF" w:rsidP="00E54CCF"/>
    <w:p w14:paraId="100B93F3" w14:textId="77777777" w:rsidR="00E54CCF" w:rsidRPr="00E54CCF" w:rsidRDefault="00E54CCF" w:rsidP="00E54CCF"/>
    <w:p w14:paraId="2737953D" w14:textId="77777777" w:rsidR="00E54CCF" w:rsidRPr="00E54CCF" w:rsidRDefault="00E54CCF" w:rsidP="00E54CCF"/>
    <w:p w14:paraId="1A651556" w14:textId="77777777" w:rsidR="00E54CCF" w:rsidRPr="00E54CCF" w:rsidRDefault="00E54CCF" w:rsidP="00E54CCF"/>
    <w:p w14:paraId="32F0455B" w14:textId="77777777" w:rsidR="00E54CCF" w:rsidRPr="00E54CCF" w:rsidRDefault="00E54CCF" w:rsidP="00E54CCF"/>
    <w:p w14:paraId="46A187FA" w14:textId="77777777" w:rsidR="00E54CCF" w:rsidRPr="00E54CCF" w:rsidRDefault="00E54CCF" w:rsidP="00E54CCF"/>
    <w:p w14:paraId="3DEA6C72" w14:textId="77777777" w:rsidR="00E54CCF" w:rsidRDefault="00E54CCF" w:rsidP="00E54CCF">
      <w:pPr>
        <w:tabs>
          <w:tab w:val="left" w:pos="1950"/>
        </w:tabs>
      </w:pPr>
      <w:r>
        <w:tab/>
      </w:r>
    </w:p>
    <w:p w14:paraId="654F1718" w14:textId="77777777" w:rsidR="00E54CCF" w:rsidRDefault="00E54CCF" w:rsidP="00E54CCF">
      <w:pPr>
        <w:tabs>
          <w:tab w:val="left" w:pos="1950"/>
        </w:tabs>
      </w:pPr>
    </w:p>
    <w:p w14:paraId="2635F113" w14:textId="77777777" w:rsidR="00E54CCF" w:rsidRDefault="00E54CCF" w:rsidP="00E54CCF">
      <w:pPr>
        <w:tabs>
          <w:tab w:val="left" w:pos="1950"/>
        </w:tabs>
      </w:pPr>
    </w:p>
    <w:p w14:paraId="7E6E3B51" w14:textId="77777777" w:rsidR="00E54CCF" w:rsidRDefault="00E54CCF" w:rsidP="00E54CCF">
      <w:pPr>
        <w:tabs>
          <w:tab w:val="left" w:pos="1950"/>
        </w:tabs>
      </w:pPr>
    </w:p>
    <w:p w14:paraId="65E69553" w14:textId="77777777" w:rsidR="00E54CCF" w:rsidRDefault="00E54CCF" w:rsidP="00E54CCF">
      <w:pPr>
        <w:tabs>
          <w:tab w:val="left" w:pos="1950"/>
        </w:tabs>
      </w:pPr>
    </w:p>
    <w:p w14:paraId="59FB7794" w14:textId="77777777" w:rsidR="00E54CCF" w:rsidRDefault="00E54CCF" w:rsidP="00E54CCF">
      <w:pPr>
        <w:tabs>
          <w:tab w:val="left" w:pos="1950"/>
        </w:tabs>
      </w:pPr>
    </w:p>
    <w:p w14:paraId="1F274E39" w14:textId="77777777" w:rsidR="00E54CCF" w:rsidRDefault="00E54CCF" w:rsidP="00E54CCF">
      <w:pPr>
        <w:tabs>
          <w:tab w:val="left" w:pos="1950"/>
        </w:tabs>
      </w:pPr>
    </w:p>
    <w:p w14:paraId="41F091EF" w14:textId="77777777" w:rsidR="00E54CCF" w:rsidRDefault="00E54CCF" w:rsidP="00E54CCF">
      <w:pPr>
        <w:tabs>
          <w:tab w:val="left" w:pos="1950"/>
        </w:tabs>
      </w:pPr>
    </w:p>
    <w:p w14:paraId="451B64A0" w14:textId="77777777" w:rsidR="00E54CCF" w:rsidRDefault="00E54CCF" w:rsidP="00E54CCF">
      <w:pPr>
        <w:tabs>
          <w:tab w:val="left" w:pos="1950"/>
        </w:tabs>
      </w:pPr>
    </w:p>
    <w:p w14:paraId="46F0300E" w14:textId="77777777" w:rsidR="00E54CCF" w:rsidRDefault="00E54CCF" w:rsidP="00E54CCF">
      <w:pPr>
        <w:pStyle w:val="berschrift2"/>
      </w:pPr>
      <w:r>
        <w:lastRenderedPageBreak/>
        <w:t>USB 2.0 / Bluetooth 4.0 Interface</w:t>
      </w:r>
    </w:p>
    <w:p w14:paraId="07707270" w14:textId="77777777" w:rsidR="00E54CCF" w:rsidRDefault="00E54CCF" w:rsidP="00E54CCF"/>
    <w:p w14:paraId="7FE2F4FF" w14:textId="77777777" w:rsidR="00E54CCF" w:rsidRPr="00E54CCF" w:rsidRDefault="00E54CCF" w:rsidP="00E54CCF">
      <w:r>
        <w:rPr>
          <w:noProof/>
        </w:rPr>
        <w:drawing>
          <wp:inline distT="0" distB="0" distL="0" distR="0" wp14:anchorId="0756B69A" wp14:editId="24A7E7AC">
            <wp:extent cx="4412948" cy="5319959"/>
            <wp:effectExtent l="0" t="0" r="6985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3078" cy="5332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DD153" w14:textId="77777777" w:rsidR="00E54CCF" w:rsidRPr="00E54CCF" w:rsidRDefault="00E54CCF" w:rsidP="00E54CCF"/>
    <w:p w14:paraId="18B42C34" w14:textId="77777777" w:rsidR="00E54CCF" w:rsidRPr="00E54CCF" w:rsidRDefault="00E54CCF" w:rsidP="00E54CCF"/>
    <w:p w14:paraId="53109291" w14:textId="77777777" w:rsidR="00E54CCF" w:rsidRPr="00E54CCF" w:rsidRDefault="00E54CCF" w:rsidP="00E54CCF"/>
    <w:p w14:paraId="3DD3B00C" w14:textId="77777777" w:rsidR="00E54CCF" w:rsidRPr="00E54CCF" w:rsidRDefault="00E54CCF" w:rsidP="00E54CCF"/>
    <w:p w14:paraId="7D15A15C" w14:textId="77777777" w:rsidR="00E54CCF" w:rsidRPr="00E54CCF" w:rsidRDefault="00E54CCF" w:rsidP="00E54CCF"/>
    <w:p w14:paraId="41DC40EE" w14:textId="77777777" w:rsidR="00E54CCF" w:rsidRPr="00E54CCF" w:rsidRDefault="00E54CCF" w:rsidP="00E54CCF"/>
    <w:p w14:paraId="39B3C3B4" w14:textId="77777777" w:rsidR="00E54CCF" w:rsidRPr="00E54CCF" w:rsidRDefault="00E54CCF" w:rsidP="00E54CCF"/>
    <w:p w14:paraId="406790AE" w14:textId="77777777" w:rsidR="00E54CCF" w:rsidRPr="00E54CCF" w:rsidRDefault="00E54CCF" w:rsidP="00E54CCF"/>
    <w:p w14:paraId="60263734" w14:textId="77777777" w:rsidR="00E54CCF" w:rsidRPr="00E54CCF" w:rsidRDefault="00E54CCF" w:rsidP="00E54CCF"/>
    <w:p w14:paraId="3520B77C" w14:textId="77777777" w:rsidR="00E54CCF" w:rsidRPr="00E54CCF" w:rsidRDefault="00E54CCF" w:rsidP="00E54CCF"/>
    <w:p w14:paraId="432BD19C" w14:textId="77777777" w:rsidR="00E54CCF" w:rsidRPr="00E54CCF" w:rsidRDefault="00E54CCF" w:rsidP="00E54CCF"/>
    <w:p w14:paraId="0315250B" w14:textId="77777777" w:rsidR="00E54CCF" w:rsidRPr="00E54CCF" w:rsidRDefault="00E54CCF" w:rsidP="00E54CCF"/>
    <w:p w14:paraId="5D3AC287" w14:textId="77777777" w:rsidR="00E54CCF" w:rsidRPr="00E54CCF" w:rsidRDefault="00E54CCF" w:rsidP="00E54CCF"/>
    <w:p w14:paraId="3245A357" w14:textId="77777777" w:rsidR="00E54CCF" w:rsidRPr="00E54CCF" w:rsidRDefault="00E54CCF" w:rsidP="00E54CCF"/>
    <w:p w14:paraId="34981979" w14:textId="77777777" w:rsidR="00E54CCF" w:rsidRPr="00E54CCF" w:rsidRDefault="00E54CCF" w:rsidP="00E54CCF"/>
    <w:p w14:paraId="4A15FAC4" w14:textId="77777777" w:rsidR="00E54CCF" w:rsidRPr="00E54CCF" w:rsidRDefault="00E54CCF" w:rsidP="00E54CCF"/>
    <w:p w14:paraId="484219CE" w14:textId="77777777" w:rsidR="00E54CCF" w:rsidRPr="00E54CCF" w:rsidRDefault="00E54CCF" w:rsidP="00E54CCF"/>
    <w:p w14:paraId="2AE4BD31" w14:textId="77777777" w:rsidR="00E54CCF" w:rsidRPr="00E54CCF" w:rsidRDefault="00E54CCF" w:rsidP="00E54CCF"/>
    <w:p w14:paraId="243AD3F9" w14:textId="77777777" w:rsidR="00E54CCF" w:rsidRPr="00E54CCF" w:rsidRDefault="00E54CCF" w:rsidP="00E54CCF"/>
    <w:p w14:paraId="7FE2C2C2" w14:textId="77777777" w:rsidR="00E54CCF" w:rsidRPr="00E54CCF" w:rsidRDefault="00E54CCF" w:rsidP="00E54CCF"/>
    <w:p w14:paraId="39567B5F" w14:textId="77777777" w:rsidR="00E54CCF" w:rsidRDefault="0096537A" w:rsidP="0096537A">
      <w:pPr>
        <w:pStyle w:val="berschrift2"/>
      </w:pPr>
      <w:r>
        <w:t>LED Status</w:t>
      </w:r>
    </w:p>
    <w:p w14:paraId="45C7BEC2" w14:textId="77777777" w:rsidR="00E54CCF" w:rsidRPr="00E54CCF" w:rsidRDefault="0096537A" w:rsidP="00E54CCF">
      <w:r>
        <w:rPr>
          <w:noProof/>
        </w:rPr>
        <w:drawing>
          <wp:inline distT="0" distB="0" distL="0" distR="0" wp14:anchorId="586F6E06" wp14:editId="45DCD364">
            <wp:extent cx="5429250" cy="1478464"/>
            <wp:effectExtent l="0" t="0" r="0" b="762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023" cy="1493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DEAC0" w14:textId="77777777" w:rsidR="00E54CCF" w:rsidRPr="00E54CCF" w:rsidRDefault="00E54CCF" w:rsidP="00E54CCF"/>
    <w:p w14:paraId="34538C29" w14:textId="77777777" w:rsidR="00E54CCF" w:rsidRDefault="0096537A" w:rsidP="0096537A">
      <w:pPr>
        <w:pStyle w:val="berschrift2"/>
      </w:pPr>
      <w:r>
        <w:t>Display Icons</w:t>
      </w:r>
    </w:p>
    <w:p w14:paraId="0434D485" w14:textId="77777777" w:rsidR="0096537A" w:rsidRDefault="00554710" w:rsidP="0096537A">
      <w:r>
        <w:rPr>
          <w:noProof/>
        </w:rPr>
        <w:drawing>
          <wp:inline distT="0" distB="0" distL="0" distR="0" wp14:anchorId="43A67CCB" wp14:editId="650E4CF0">
            <wp:extent cx="5410200" cy="5362575"/>
            <wp:effectExtent l="0" t="0" r="0" b="952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536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C99AB3" w14:textId="77777777" w:rsidR="0096537A" w:rsidRPr="0096537A" w:rsidRDefault="0096537A" w:rsidP="0096537A"/>
    <w:p w14:paraId="4640C18F" w14:textId="77777777" w:rsidR="00E54CCF" w:rsidRPr="00E54CCF" w:rsidRDefault="00E54CCF" w:rsidP="00E54CCF"/>
    <w:p w14:paraId="3D4E6098" w14:textId="77777777" w:rsidR="00E54CCF" w:rsidRPr="00E54CCF" w:rsidRDefault="00E54CCF" w:rsidP="00E54CCF"/>
    <w:p w14:paraId="02DC724D" w14:textId="77777777" w:rsidR="00E54CCF" w:rsidRPr="00E54CCF" w:rsidRDefault="00E54CCF" w:rsidP="00E54CCF"/>
    <w:p w14:paraId="5E19A799" w14:textId="77777777" w:rsidR="00E54CCF" w:rsidRDefault="0096537A" w:rsidP="0096537A">
      <w:pPr>
        <w:pStyle w:val="berschrift2"/>
      </w:pPr>
      <w:r>
        <w:lastRenderedPageBreak/>
        <w:t>Buttons</w:t>
      </w:r>
    </w:p>
    <w:p w14:paraId="193F7832" w14:textId="77777777" w:rsidR="0096537A" w:rsidRDefault="0096537A" w:rsidP="0096537A"/>
    <w:p w14:paraId="32F2D7F4" w14:textId="77777777" w:rsidR="0096537A" w:rsidRDefault="0096537A" w:rsidP="0096537A">
      <w:r>
        <w:rPr>
          <w:noProof/>
        </w:rPr>
        <w:drawing>
          <wp:inline distT="0" distB="0" distL="0" distR="0" wp14:anchorId="70AA812E" wp14:editId="582AB46D">
            <wp:extent cx="5505450" cy="1695450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3718D" w14:textId="77777777" w:rsidR="00F31452" w:rsidRDefault="00F31452" w:rsidP="0096537A"/>
    <w:p w14:paraId="0137F3C3" w14:textId="77777777" w:rsidR="00F31452" w:rsidRDefault="00F31452" w:rsidP="00F31452">
      <w:pPr>
        <w:pStyle w:val="berschrift2"/>
      </w:pPr>
      <w:r>
        <w:t>Modes</w:t>
      </w:r>
    </w:p>
    <w:p w14:paraId="5A8F2288" w14:textId="77777777" w:rsidR="00653379" w:rsidRDefault="00F31452" w:rsidP="00F31452">
      <w:r>
        <w:rPr>
          <w:noProof/>
        </w:rPr>
        <w:drawing>
          <wp:inline distT="0" distB="0" distL="0" distR="0" wp14:anchorId="79589708" wp14:editId="56A6FB27">
            <wp:extent cx="5505450" cy="5734050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573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C9911" w14:textId="77777777" w:rsidR="00F31452" w:rsidRDefault="00653379" w:rsidP="00653379">
      <w:pPr>
        <w:tabs>
          <w:tab w:val="left" w:pos="9150"/>
        </w:tabs>
      </w:pPr>
      <w:r>
        <w:tab/>
      </w:r>
    </w:p>
    <w:p w14:paraId="09F9086E" w14:textId="77777777" w:rsidR="00653379" w:rsidRDefault="00653379" w:rsidP="00653379">
      <w:pPr>
        <w:tabs>
          <w:tab w:val="left" w:pos="9150"/>
        </w:tabs>
      </w:pPr>
    </w:p>
    <w:p w14:paraId="31C522FA" w14:textId="77777777" w:rsidR="00653379" w:rsidRDefault="00653379" w:rsidP="00653379">
      <w:pPr>
        <w:tabs>
          <w:tab w:val="left" w:pos="9150"/>
        </w:tabs>
        <w:jc w:val="left"/>
      </w:pPr>
      <w:r>
        <w:rPr>
          <w:noProof/>
        </w:rPr>
        <w:lastRenderedPageBreak/>
        <w:drawing>
          <wp:inline distT="0" distB="0" distL="0" distR="0" wp14:anchorId="5EFDDAB6" wp14:editId="4BBC6643">
            <wp:extent cx="5086350" cy="5309258"/>
            <wp:effectExtent l="0" t="0" r="0" b="571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9296" cy="5312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BA171" w14:textId="77777777" w:rsidR="00653379" w:rsidRDefault="00653379" w:rsidP="00653379">
      <w:pPr>
        <w:tabs>
          <w:tab w:val="left" w:pos="9150"/>
        </w:tabs>
      </w:pPr>
    </w:p>
    <w:p w14:paraId="6ECD56F9" w14:textId="77777777" w:rsidR="00653379" w:rsidRDefault="00653379" w:rsidP="00653379">
      <w:pPr>
        <w:tabs>
          <w:tab w:val="left" w:pos="9150"/>
        </w:tabs>
      </w:pPr>
    </w:p>
    <w:p w14:paraId="568E7016" w14:textId="77777777" w:rsidR="00653379" w:rsidRDefault="00653379" w:rsidP="00653379">
      <w:pPr>
        <w:tabs>
          <w:tab w:val="left" w:pos="9150"/>
        </w:tabs>
      </w:pPr>
    </w:p>
    <w:p w14:paraId="316EEFE8" w14:textId="77777777" w:rsidR="00653379" w:rsidRDefault="00653379" w:rsidP="00653379">
      <w:pPr>
        <w:tabs>
          <w:tab w:val="left" w:pos="9150"/>
        </w:tabs>
      </w:pPr>
    </w:p>
    <w:p w14:paraId="07F6710D" w14:textId="77777777" w:rsidR="00653379" w:rsidRDefault="00653379" w:rsidP="00653379">
      <w:pPr>
        <w:tabs>
          <w:tab w:val="left" w:pos="9150"/>
        </w:tabs>
      </w:pPr>
    </w:p>
    <w:p w14:paraId="145BA411" w14:textId="77777777" w:rsidR="00653379" w:rsidRDefault="00653379" w:rsidP="00653379">
      <w:pPr>
        <w:tabs>
          <w:tab w:val="left" w:pos="9150"/>
        </w:tabs>
      </w:pPr>
    </w:p>
    <w:p w14:paraId="1AB1D753" w14:textId="77777777" w:rsidR="00653379" w:rsidRDefault="00653379" w:rsidP="00653379">
      <w:pPr>
        <w:tabs>
          <w:tab w:val="left" w:pos="9150"/>
        </w:tabs>
      </w:pPr>
    </w:p>
    <w:p w14:paraId="339E5901" w14:textId="77777777" w:rsidR="00653379" w:rsidRDefault="00653379" w:rsidP="00653379">
      <w:pPr>
        <w:tabs>
          <w:tab w:val="left" w:pos="9150"/>
        </w:tabs>
      </w:pPr>
    </w:p>
    <w:p w14:paraId="5CC94AA3" w14:textId="77777777" w:rsidR="00653379" w:rsidRDefault="00653379" w:rsidP="00653379">
      <w:pPr>
        <w:tabs>
          <w:tab w:val="left" w:pos="9150"/>
        </w:tabs>
      </w:pPr>
    </w:p>
    <w:p w14:paraId="31412FCC" w14:textId="77777777" w:rsidR="00653379" w:rsidRDefault="00653379" w:rsidP="00653379">
      <w:pPr>
        <w:tabs>
          <w:tab w:val="left" w:pos="9150"/>
        </w:tabs>
      </w:pPr>
    </w:p>
    <w:p w14:paraId="2CD3841F" w14:textId="77777777" w:rsidR="00653379" w:rsidRDefault="00653379" w:rsidP="00653379">
      <w:pPr>
        <w:tabs>
          <w:tab w:val="left" w:pos="9150"/>
        </w:tabs>
      </w:pPr>
    </w:p>
    <w:p w14:paraId="49805907" w14:textId="77777777" w:rsidR="00653379" w:rsidRDefault="00653379" w:rsidP="00653379">
      <w:pPr>
        <w:tabs>
          <w:tab w:val="left" w:pos="9150"/>
        </w:tabs>
      </w:pPr>
    </w:p>
    <w:p w14:paraId="5BE42B1F" w14:textId="77777777" w:rsidR="00653379" w:rsidRDefault="00653379" w:rsidP="00653379">
      <w:pPr>
        <w:tabs>
          <w:tab w:val="left" w:pos="9150"/>
        </w:tabs>
      </w:pPr>
    </w:p>
    <w:p w14:paraId="5B572C56" w14:textId="77777777" w:rsidR="00653379" w:rsidRDefault="00653379" w:rsidP="00653379">
      <w:pPr>
        <w:tabs>
          <w:tab w:val="left" w:pos="9150"/>
        </w:tabs>
      </w:pPr>
    </w:p>
    <w:p w14:paraId="3A4CC48C" w14:textId="77777777" w:rsidR="00653379" w:rsidRDefault="00653379" w:rsidP="00653379">
      <w:pPr>
        <w:tabs>
          <w:tab w:val="left" w:pos="9150"/>
        </w:tabs>
      </w:pPr>
    </w:p>
    <w:p w14:paraId="2E1CF884" w14:textId="77777777" w:rsidR="00653379" w:rsidRDefault="00653379" w:rsidP="00653379">
      <w:pPr>
        <w:tabs>
          <w:tab w:val="left" w:pos="9150"/>
        </w:tabs>
      </w:pPr>
    </w:p>
    <w:p w14:paraId="2876A8A3" w14:textId="77777777" w:rsidR="00653379" w:rsidRDefault="00653379" w:rsidP="00653379">
      <w:pPr>
        <w:tabs>
          <w:tab w:val="left" w:pos="9150"/>
        </w:tabs>
      </w:pPr>
    </w:p>
    <w:p w14:paraId="6B303008" w14:textId="77777777" w:rsidR="00653379" w:rsidRDefault="00653379" w:rsidP="00653379">
      <w:pPr>
        <w:tabs>
          <w:tab w:val="left" w:pos="9150"/>
        </w:tabs>
      </w:pPr>
    </w:p>
    <w:p w14:paraId="32AF934D" w14:textId="77777777" w:rsidR="00653379" w:rsidRDefault="00653379" w:rsidP="00653379">
      <w:pPr>
        <w:tabs>
          <w:tab w:val="left" w:pos="9150"/>
        </w:tabs>
      </w:pPr>
    </w:p>
    <w:p w14:paraId="14B2B622" w14:textId="77777777" w:rsidR="005F28BD" w:rsidRDefault="005F28BD" w:rsidP="00653379">
      <w:pPr>
        <w:tabs>
          <w:tab w:val="left" w:pos="9150"/>
        </w:tabs>
      </w:pPr>
    </w:p>
    <w:p w14:paraId="270202EE" w14:textId="77777777" w:rsidR="005F28BD" w:rsidRDefault="005F28BD" w:rsidP="00653379">
      <w:pPr>
        <w:tabs>
          <w:tab w:val="left" w:pos="9150"/>
        </w:tabs>
      </w:pPr>
    </w:p>
    <w:p w14:paraId="1337305E" w14:textId="77777777" w:rsidR="005F28BD" w:rsidRDefault="005F28BD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15ABF2A2" wp14:editId="0087DF9C">
            <wp:extent cx="5928205" cy="436245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580" cy="4366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739B3" w14:textId="77777777" w:rsidR="00653379" w:rsidRDefault="00653379" w:rsidP="00653379">
      <w:pPr>
        <w:tabs>
          <w:tab w:val="left" w:pos="9150"/>
        </w:tabs>
      </w:pPr>
    </w:p>
    <w:p w14:paraId="127D60AC" w14:textId="77777777" w:rsidR="00653379" w:rsidRDefault="005F28BD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779A2455" wp14:editId="6F70C7B7">
            <wp:extent cx="5762625" cy="5867400"/>
            <wp:effectExtent l="0" t="0" r="9525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86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4AAA001" wp14:editId="30C92F30">
            <wp:extent cx="5705475" cy="4581525"/>
            <wp:effectExtent l="0" t="0" r="9525" b="952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12422B3" wp14:editId="5253F3D5">
            <wp:extent cx="5715000" cy="6829425"/>
            <wp:effectExtent l="0" t="0" r="0" b="9525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682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25563" w14:textId="77777777" w:rsidR="005F28BD" w:rsidRDefault="005F28BD" w:rsidP="00653379">
      <w:pPr>
        <w:tabs>
          <w:tab w:val="left" w:pos="9150"/>
        </w:tabs>
      </w:pPr>
    </w:p>
    <w:p w14:paraId="61C2ABED" w14:textId="77777777" w:rsidR="005F28BD" w:rsidRDefault="005F28BD" w:rsidP="00653379">
      <w:pPr>
        <w:tabs>
          <w:tab w:val="left" w:pos="9150"/>
        </w:tabs>
      </w:pPr>
    </w:p>
    <w:p w14:paraId="044A91C5" w14:textId="77777777" w:rsidR="005F28BD" w:rsidRDefault="005F28BD" w:rsidP="00653379">
      <w:pPr>
        <w:tabs>
          <w:tab w:val="left" w:pos="9150"/>
        </w:tabs>
      </w:pPr>
    </w:p>
    <w:p w14:paraId="3BC6F0E8" w14:textId="77777777" w:rsidR="005F28BD" w:rsidRDefault="005F28BD" w:rsidP="00653379">
      <w:pPr>
        <w:tabs>
          <w:tab w:val="left" w:pos="9150"/>
        </w:tabs>
      </w:pPr>
    </w:p>
    <w:p w14:paraId="5A14D2EA" w14:textId="77777777" w:rsidR="005F28BD" w:rsidRDefault="005F28BD" w:rsidP="00653379">
      <w:pPr>
        <w:tabs>
          <w:tab w:val="left" w:pos="9150"/>
        </w:tabs>
      </w:pPr>
    </w:p>
    <w:p w14:paraId="6BEC44A8" w14:textId="77777777" w:rsidR="005F28BD" w:rsidRDefault="005F28BD" w:rsidP="00653379">
      <w:pPr>
        <w:tabs>
          <w:tab w:val="left" w:pos="9150"/>
        </w:tabs>
      </w:pPr>
    </w:p>
    <w:p w14:paraId="6212BF37" w14:textId="77777777" w:rsidR="005F28BD" w:rsidRDefault="005F28BD" w:rsidP="00653379">
      <w:pPr>
        <w:tabs>
          <w:tab w:val="left" w:pos="9150"/>
        </w:tabs>
      </w:pPr>
    </w:p>
    <w:p w14:paraId="043E8743" w14:textId="77777777" w:rsidR="005F28BD" w:rsidRDefault="005F28BD" w:rsidP="00653379">
      <w:pPr>
        <w:tabs>
          <w:tab w:val="left" w:pos="9150"/>
        </w:tabs>
      </w:pPr>
    </w:p>
    <w:p w14:paraId="6DD7C67E" w14:textId="77777777" w:rsidR="005F28BD" w:rsidRDefault="005F28BD" w:rsidP="00653379">
      <w:pPr>
        <w:tabs>
          <w:tab w:val="left" w:pos="9150"/>
        </w:tabs>
      </w:pPr>
    </w:p>
    <w:p w14:paraId="09E6AF9C" w14:textId="77777777" w:rsidR="005F28BD" w:rsidRDefault="005F28BD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79BE252A" wp14:editId="0EA4C6F4">
            <wp:extent cx="5724525" cy="4238625"/>
            <wp:effectExtent l="0" t="0" r="9525" b="9525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3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BB36F" w14:textId="77777777" w:rsidR="005F28BD" w:rsidRDefault="005F28BD" w:rsidP="00653379">
      <w:pPr>
        <w:tabs>
          <w:tab w:val="left" w:pos="9150"/>
        </w:tabs>
      </w:pPr>
    </w:p>
    <w:p w14:paraId="7A4F9944" w14:textId="77777777" w:rsidR="005F28BD" w:rsidRDefault="005F28BD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62713A82" wp14:editId="2CDE6C16">
            <wp:extent cx="5715000" cy="3562350"/>
            <wp:effectExtent l="0" t="0" r="0" b="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7ADED" w14:textId="77777777" w:rsidR="005F28BD" w:rsidRDefault="005F28BD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6BE5602E" wp14:editId="59A7BCE5">
            <wp:extent cx="5715000" cy="4067175"/>
            <wp:effectExtent l="0" t="0" r="0" b="9525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985069" w14:textId="77777777" w:rsidR="00D63CEA" w:rsidRDefault="00D63CEA" w:rsidP="00653379">
      <w:pPr>
        <w:tabs>
          <w:tab w:val="left" w:pos="9150"/>
        </w:tabs>
      </w:pPr>
    </w:p>
    <w:p w14:paraId="1551BAE4" w14:textId="77777777" w:rsidR="005F28BD" w:rsidRDefault="005F28BD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13068485" wp14:editId="7C16A84C">
            <wp:extent cx="5715000" cy="4305300"/>
            <wp:effectExtent l="0" t="0" r="0" b="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B8222" w14:textId="77777777" w:rsidR="005F28BD" w:rsidRDefault="005F28BD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0C435E7A" wp14:editId="0F8C3355">
            <wp:extent cx="5715000" cy="4010025"/>
            <wp:effectExtent l="0" t="0" r="0" b="9525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C533A" w14:textId="77777777" w:rsidR="005F28BD" w:rsidRDefault="005F28BD" w:rsidP="00653379">
      <w:pPr>
        <w:tabs>
          <w:tab w:val="left" w:pos="9150"/>
        </w:tabs>
      </w:pPr>
    </w:p>
    <w:p w14:paraId="4151C218" w14:textId="77777777" w:rsidR="005F28BD" w:rsidRDefault="005F28BD" w:rsidP="00653379">
      <w:pPr>
        <w:tabs>
          <w:tab w:val="left" w:pos="9150"/>
        </w:tabs>
      </w:pPr>
    </w:p>
    <w:p w14:paraId="788FED61" w14:textId="77777777" w:rsidR="005F28BD" w:rsidRDefault="005F28BD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109A0286" wp14:editId="7F5F7C75">
            <wp:extent cx="5715000" cy="4010025"/>
            <wp:effectExtent l="0" t="0" r="0" b="9525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29A33" w14:textId="77777777" w:rsidR="005F28BD" w:rsidRDefault="005F28BD" w:rsidP="00653379">
      <w:pPr>
        <w:tabs>
          <w:tab w:val="left" w:pos="9150"/>
        </w:tabs>
      </w:pPr>
    </w:p>
    <w:p w14:paraId="47326906" w14:textId="77777777" w:rsidR="005F28BD" w:rsidRDefault="005F28BD" w:rsidP="00653379">
      <w:pPr>
        <w:tabs>
          <w:tab w:val="left" w:pos="9150"/>
        </w:tabs>
      </w:pPr>
    </w:p>
    <w:p w14:paraId="73F3E47E" w14:textId="77777777" w:rsidR="00ED4EB0" w:rsidRDefault="00ED4EB0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0D369409" wp14:editId="01D9D6BE">
            <wp:extent cx="5724525" cy="3676650"/>
            <wp:effectExtent l="0" t="0" r="9525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1A364" w14:textId="77777777" w:rsidR="00ED4EB0" w:rsidRDefault="00ED4EB0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1D0FF6B7" wp14:editId="08788D19">
            <wp:extent cx="5695950" cy="4086225"/>
            <wp:effectExtent l="0" t="0" r="0" b="9525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629A3" w14:textId="77777777" w:rsidR="005F28BD" w:rsidRDefault="005F28BD" w:rsidP="00653379">
      <w:pPr>
        <w:tabs>
          <w:tab w:val="left" w:pos="9150"/>
        </w:tabs>
      </w:pPr>
    </w:p>
    <w:p w14:paraId="0CE84B3A" w14:textId="77777777" w:rsidR="005F28BD" w:rsidRDefault="00ED4EB0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13C9AE8F" wp14:editId="3B3A5973">
            <wp:extent cx="5705475" cy="3829050"/>
            <wp:effectExtent l="0" t="0" r="9525" b="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9AB0F5" w14:textId="77777777" w:rsidR="005F28BD" w:rsidRDefault="005F28BD" w:rsidP="00653379">
      <w:pPr>
        <w:tabs>
          <w:tab w:val="left" w:pos="9150"/>
        </w:tabs>
      </w:pPr>
    </w:p>
    <w:p w14:paraId="37838C62" w14:textId="77777777" w:rsidR="00ED4EB0" w:rsidRDefault="00ED4EB0" w:rsidP="00653379">
      <w:pPr>
        <w:tabs>
          <w:tab w:val="left" w:pos="9150"/>
        </w:tabs>
      </w:pPr>
    </w:p>
    <w:p w14:paraId="4CAD5C39" w14:textId="77777777" w:rsidR="00ED4EB0" w:rsidRDefault="00ED4EB0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48865EC7" wp14:editId="65EED580">
            <wp:extent cx="5734050" cy="3857625"/>
            <wp:effectExtent l="0" t="0" r="0" b="9525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7E1A2" w14:textId="77777777" w:rsidR="00ED4EB0" w:rsidRDefault="00ED4EB0" w:rsidP="00653379">
      <w:pPr>
        <w:tabs>
          <w:tab w:val="left" w:pos="9150"/>
        </w:tabs>
      </w:pPr>
    </w:p>
    <w:p w14:paraId="7657BF0B" w14:textId="77777777" w:rsidR="00ED4EB0" w:rsidRDefault="00ED4EB0" w:rsidP="00653379">
      <w:pPr>
        <w:tabs>
          <w:tab w:val="left" w:pos="9150"/>
        </w:tabs>
      </w:pPr>
    </w:p>
    <w:p w14:paraId="1F48F5DF" w14:textId="77777777" w:rsidR="00ED4EB0" w:rsidRDefault="00ED4EB0" w:rsidP="00653379">
      <w:pPr>
        <w:tabs>
          <w:tab w:val="left" w:pos="9150"/>
        </w:tabs>
      </w:pPr>
    </w:p>
    <w:p w14:paraId="4D0D1CA4" w14:textId="77777777" w:rsidR="00ED4EB0" w:rsidRDefault="00ED4EB0" w:rsidP="00653379">
      <w:pPr>
        <w:tabs>
          <w:tab w:val="left" w:pos="9150"/>
        </w:tabs>
      </w:pPr>
    </w:p>
    <w:p w14:paraId="0B109500" w14:textId="77777777" w:rsidR="00ED4EB0" w:rsidRDefault="00ED4EB0" w:rsidP="00653379">
      <w:pPr>
        <w:tabs>
          <w:tab w:val="left" w:pos="9150"/>
        </w:tabs>
      </w:pPr>
    </w:p>
    <w:p w14:paraId="1630D72D" w14:textId="77777777" w:rsidR="00ED4EB0" w:rsidRDefault="00ED4EB0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16818E35" wp14:editId="033940A7">
            <wp:extent cx="5734050" cy="3714750"/>
            <wp:effectExtent l="0" t="0" r="0" b="0"/>
            <wp:docPr id="1120" name="Grafik 1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B9956" w14:textId="77777777" w:rsidR="00ED4EB0" w:rsidRDefault="00ED4EB0" w:rsidP="00653379">
      <w:pPr>
        <w:tabs>
          <w:tab w:val="left" w:pos="9150"/>
        </w:tabs>
      </w:pPr>
    </w:p>
    <w:p w14:paraId="39F656BA" w14:textId="77777777" w:rsidR="00ED4EB0" w:rsidRDefault="00ED4EB0" w:rsidP="00653379">
      <w:pPr>
        <w:tabs>
          <w:tab w:val="left" w:pos="9150"/>
        </w:tabs>
      </w:pPr>
    </w:p>
    <w:p w14:paraId="3A69F949" w14:textId="77777777" w:rsidR="00ED4EB0" w:rsidRDefault="00ED4EB0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4671FF63" wp14:editId="1E5F6611">
            <wp:extent cx="5715000" cy="3800475"/>
            <wp:effectExtent l="0" t="0" r="0" b="9525"/>
            <wp:docPr id="1121" name="Grafik 1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D2596" w14:textId="77777777" w:rsidR="00ED4EB0" w:rsidRDefault="00ED4EB0" w:rsidP="00653379">
      <w:pPr>
        <w:tabs>
          <w:tab w:val="left" w:pos="9150"/>
        </w:tabs>
      </w:pPr>
    </w:p>
    <w:p w14:paraId="57E7AA95" w14:textId="77777777" w:rsidR="00ED4EB0" w:rsidRDefault="00ED4EB0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4CDB5046" wp14:editId="14A36CD1">
            <wp:extent cx="5705475" cy="4152900"/>
            <wp:effectExtent l="0" t="0" r="9525" b="0"/>
            <wp:docPr id="1122" name="Grafik 1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7EDB8" w14:textId="77777777" w:rsidR="00ED4EB0" w:rsidRDefault="00ED4EB0" w:rsidP="00653379">
      <w:pPr>
        <w:tabs>
          <w:tab w:val="left" w:pos="9150"/>
        </w:tabs>
      </w:pPr>
    </w:p>
    <w:p w14:paraId="12B792A6" w14:textId="77777777" w:rsidR="00ED4EB0" w:rsidRDefault="00ED4EB0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5C924A2B" wp14:editId="73342EF5">
            <wp:extent cx="5734050" cy="3838575"/>
            <wp:effectExtent l="0" t="0" r="0" b="9525"/>
            <wp:docPr id="1123" name="Grafik 1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1A5E0" w14:textId="77777777" w:rsidR="00ED4EB0" w:rsidRDefault="00ED4EB0" w:rsidP="00653379">
      <w:pPr>
        <w:tabs>
          <w:tab w:val="left" w:pos="9150"/>
        </w:tabs>
      </w:pPr>
    </w:p>
    <w:p w14:paraId="33C5455D" w14:textId="77777777" w:rsidR="00ED4EB0" w:rsidRDefault="00ED4EB0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33FA56F4" wp14:editId="25E6A27D">
            <wp:extent cx="5734050" cy="3629025"/>
            <wp:effectExtent l="0" t="0" r="0" b="9525"/>
            <wp:docPr id="1124" name="Grafik 1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2C319" w14:textId="77777777" w:rsidR="00ED4EB0" w:rsidRDefault="00ED4EB0" w:rsidP="00653379">
      <w:pPr>
        <w:tabs>
          <w:tab w:val="left" w:pos="9150"/>
        </w:tabs>
      </w:pPr>
    </w:p>
    <w:p w14:paraId="2F036668" w14:textId="77777777" w:rsidR="00ED4EB0" w:rsidRDefault="00ED4EB0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1BF452B4" wp14:editId="07158D33">
            <wp:extent cx="5715000" cy="3581400"/>
            <wp:effectExtent l="0" t="0" r="0" b="0"/>
            <wp:docPr id="1125" name="Grafik 1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7C72D5" w14:textId="77777777" w:rsidR="00ED4EB0" w:rsidRDefault="00ED4EB0" w:rsidP="00653379">
      <w:pPr>
        <w:tabs>
          <w:tab w:val="left" w:pos="9150"/>
        </w:tabs>
      </w:pPr>
    </w:p>
    <w:p w14:paraId="314E210F" w14:textId="77777777" w:rsidR="00ED4EB0" w:rsidRDefault="00ED4EB0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60D68DC8" wp14:editId="220A0A99">
            <wp:extent cx="5724525" cy="3543300"/>
            <wp:effectExtent l="0" t="0" r="9525" b="0"/>
            <wp:docPr id="1127" name="Grafik 1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570176" w14:textId="77777777" w:rsidR="00ED4EB0" w:rsidRDefault="00ED4EB0" w:rsidP="00653379">
      <w:pPr>
        <w:tabs>
          <w:tab w:val="left" w:pos="9150"/>
        </w:tabs>
      </w:pPr>
    </w:p>
    <w:p w14:paraId="2DDFCA82" w14:textId="77777777" w:rsidR="00ED4EB0" w:rsidRDefault="00ED4EB0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76455A5C" wp14:editId="5DA85FE6">
            <wp:extent cx="5724525" cy="3638550"/>
            <wp:effectExtent l="0" t="0" r="9525" b="0"/>
            <wp:docPr id="1128" name="Grafik 1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68B15E" w14:textId="77777777" w:rsidR="00ED4EB0" w:rsidRDefault="00ED4EB0" w:rsidP="00653379">
      <w:pPr>
        <w:tabs>
          <w:tab w:val="left" w:pos="9150"/>
        </w:tabs>
      </w:pPr>
    </w:p>
    <w:p w14:paraId="346962AD" w14:textId="77777777" w:rsidR="00ED4EB0" w:rsidRDefault="00ED4EB0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1F73EABA" wp14:editId="3D0091D3">
            <wp:extent cx="5724525" cy="3810000"/>
            <wp:effectExtent l="0" t="0" r="9525" b="0"/>
            <wp:docPr id="1129" name="Grafik 1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B66AE" w14:textId="77777777" w:rsidR="00ED4EB0" w:rsidRDefault="00ED4EB0" w:rsidP="00653379">
      <w:pPr>
        <w:tabs>
          <w:tab w:val="left" w:pos="9150"/>
        </w:tabs>
      </w:pPr>
    </w:p>
    <w:p w14:paraId="4C9F0743" w14:textId="77777777" w:rsidR="00ED4EB0" w:rsidRDefault="00ED4EB0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59E72497" wp14:editId="1373A600">
            <wp:extent cx="5715000" cy="4000500"/>
            <wp:effectExtent l="0" t="0" r="0" b="0"/>
            <wp:docPr id="1130" name="Grafik 1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67E51" w14:textId="77777777" w:rsidR="00ED4EB0" w:rsidRDefault="00ED4EB0" w:rsidP="00653379">
      <w:pPr>
        <w:tabs>
          <w:tab w:val="left" w:pos="9150"/>
        </w:tabs>
      </w:pPr>
    </w:p>
    <w:p w14:paraId="2488AF43" w14:textId="77777777" w:rsidR="00ED4EB0" w:rsidRDefault="00ED4EB0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56B40C1D" wp14:editId="5441A4A1">
            <wp:extent cx="5724525" cy="4010025"/>
            <wp:effectExtent l="0" t="0" r="9525" b="9525"/>
            <wp:docPr id="1131" name="Grafik 1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85BE8" w14:textId="77777777" w:rsidR="00D63CEA" w:rsidRDefault="00D63CEA" w:rsidP="00653379">
      <w:pPr>
        <w:tabs>
          <w:tab w:val="left" w:pos="9150"/>
        </w:tabs>
      </w:pPr>
    </w:p>
    <w:p w14:paraId="7DAAA074" w14:textId="77777777" w:rsidR="00D63CEA" w:rsidRDefault="00D63CEA" w:rsidP="00653379">
      <w:pPr>
        <w:tabs>
          <w:tab w:val="left" w:pos="9150"/>
        </w:tabs>
      </w:pPr>
    </w:p>
    <w:p w14:paraId="15DA85CB" w14:textId="77777777" w:rsidR="00ED4EB0" w:rsidRDefault="00ED4EB0" w:rsidP="00653379">
      <w:pPr>
        <w:tabs>
          <w:tab w:val="left" w:pos="9150"/>
        </w:tabs>
      </w:pPr>
    </w:p>
    <w:p w14:paraId="7B4B75C3" w14:textId="77777777" w:rsidR="00ED4EB0" w:rsidRDefault="00ED4EB0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75558422" wp14:editId="6CBB0FC6">
            <wp:extent cx="5705475" cy="3743325"/>
            <wp:effectExtent l="0" t="0" r="9525" b="9525"/>
            <wp:docPr id="1132" name="Grafik 1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1C2D0" w14:textId="77777777" w:rsidR="00ED4EB0" w:rsidRDefault="00ED4EB0" w:rsidP="00653379">
      <w:pPr>
        <w:tabs>
          <w:tab w:val="left" w:pos="9150"/>
        </w:tabs>
      </w:pPr>
    </w:p>
    <w:p w14:paraId="0DCB5A8A" w14:textId="77777777" w:rsidR="00ED4EB0" w:rsidRDefault="00ED4EB0" w:rsidP="00653379">
      <w:pPr>
        <w:tabs>
          <w:tab w:val="left" w:pos="9150"/>
        </w:tabs>
      </w:pPr>
    </w:p>
    <w:p w14:paraId="4D5D23B8" w14:textId="77777777" w:rsidR="00ED4EB0" w:rsidRDefault="00ED4EB0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5F590FD8" wp14:editId="76C1C77A">
            <wp:extent cx="5695950" cy="3771900"/>
            <wp:effectExtent l="0" t="0" r="0" b="0"/>
            <wp:docPr id="1133" name="Grafik 1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301D8B" w14:textId="77777777" w:rsidR="00D63CEA" w:rsidRDefault="00D63CEA" w:rsidP="00653379">
      <w:pPr>
        <w:tabs>
          <w:tab w:val="left" w:pos="9150"/>
        </w:tabs>
      </w:pPr>
    </w:p>
    <w:p w14:paraId="15EA0CDB" w14:textId="77777777" w:rsidR="00D63CEA" w:rsidRDefault="00D63CEA" w:rsidP="00653379">
      <w:pPr>
        <w:tabs>
          <w:tab w:val="left" w:pos="9150"/>
        </w:tabs>
      </w:pPr>
    </w:p>
    <w:p w14:paraId="4EFBD93E" w14:textId="77777777" w:rsidR="00ED4EB0" w:rsidRDefault="00ED4EB0" w:rsidP="00653379">
      <w:pPr>
        <w:tabs>
          <w:tab w:val="left" w:pos="9150"/>
        </w:tabs>
      </w:pPr>
    </w:p>
    <w:p w14:paraId="2EC9F565" w14:textId="77777777" w:rsidR="00ED4EB0" w:rsidRDefault="00ED4EB0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030E96C0" wp14:editId="61B9E7F0">
            <wp:extent cx="5715000" cy="3810000"/>
            <wp:effectExtent l="0" t="0" r="0" b="0"/>
            <wp:docPr id="1134" name="Grafik 1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7DD50" w14:textId="77777777" w:rsidR="00ED4EB0" w:rsidRDefault="00ED4EB0" w:rsidP="00653379">
      <w:pPr>
        <w:tabs>
          <w:tab w:val="left" w:pos="9150"/>
        </w:tabs>
      </w:pPr>
    </w:p>
    <w:p w14:paraId="385213B0" w14:textId="77777777" w:rsidR="00ED4EB0" w:rsidRDefault="00ED4EB0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3403D821" wp14:editId="128730B9">
            <wp:extent cx="5715000" cy="4038600"/>
            <wp:effectExtent l="0" t="0" r="0" b="0"/>
            <wp:docPr id="1135" name="Grafik 1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CA27AC" w14:textId="77777777" w:rsidR="00D63CEA" w:rsidRDefault="00D63CEA" w:rsidP="00653379">
      <w:pPr>
        <w:tabs>
          <w:tab w:val="left" w:pos="9150"/>
        </w:tabs>
      </w:pPr>
    </w:p>
    <w:p w14:paraId="4960B811" w14:textId="77777777" w:rsidR="00D63CEA" w:rsidRDefault="00D63CEA" w:rsidP="00653379">
      <w:pPr>
        <w:tabs>
          <w:tab w:val="left" w:pos="9150"/>
        </w:tabs>
      </w:pPr>
    </w:p>
    <w:p w14:paraId="1E824210" w14:textId="77777777" w:rsidR="00ED4EB0" w:rsidRDefault="00ED4EB0" w:rsidP="00653379">
      <w:pPr>
        <w:tabs>
          <w:tab w:val="left" w:pos="9150"/>
        </w:tabs>
      </w:pPr>
    </w:p>
    <w:p w14:paraId="062D2A25" w14:textId="77777777" w:rsidR="00ED4EB0" w:rsidRDefault="00ED4EB0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6764EEAA" wp14:editId="2624D836">
            <wp:extent cx="5724525" cy="3771900"/>
            <wp:effectExtent l="0" t="0" r="9525" b="0"/>
            <wp:docPr id="1136" name="Grafik 1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6881D" w14:textId="77777777" w:rsidR="00ED4EB0" w:rsidRDefault="00ED4EB0" w:rsidP="00653379">
      <w:pPr>
        <w:tabs>
          <w:tab w:val="left" w:pos="9150"/>
        </w:tabs>
      </w:pPr>
    </w:p>
    <w:p w14:paraId="2E907CA1" w14:textId="77777777" w:rsidR="00ED4EB0" w:rsidRDefault="00ED4EB0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6E874B08" wp14:editId="575673AE">
            <wp:extent cx="5705475" cy="4162425"/>
            <wp:effectExtent l="0" t="0" r="9525" b="9525"/>
            <wp:docPr id="1137" name="Grafik 1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09F9E3" w14:textId="77777777" w:rsidR="004C1AD7" w:rsidRDefault="004C1AD7" w:rsidP="00653379">
      <w:pPr>
        <w:tabs>
          <w:tab w:val="left" w:pos="9150"/>
        </w:tabs>
      </w:pPr>
    </w:p>
    <w:p w14:paraId="31C46BA8" w14:textId="77777777" w:rsidR="004C1AD7" w:rsidRDefault="004C1AD7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2AA0CB21" wp14:editId="759D808F">
            <wp:extent cx="5695950" cy="4095750"/>
            <wp:effectExtent l="0" t="0" r="0" b="0"/>
            <wp:docPr id="1138" name="Grafik 1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62DEFA" w14:textId="77777777" w:rsidR="004812EE" w:rsidRDefault="004812EE" w:rsidP="00653379">
      <w:pPr>
        <w:tabs>
          <w:tab w:val="left" w:pos="9150"/>
        </w:tabs>
      </w:pPr>
    </w:p>
    <w:p w14:paraId="0710F996" w14:textId="77777777" w:rsidR="004812EE" w:rsidRDefault="004812EE" w:rsidP="00653379">
      <w:pPr>
        <w:tabs>
          <w:tab w:val="left" w:pos="9150"/>
        </w:tabs>
      </w:pPr>
    </w:p>
    <w:p w14:paraId="31439E06" w14:textId="77777777" w:rsidR="004812EE" w:rsidRDefault="004812EE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3659EA68" wp14:editId="32826662">
            <wp:extent cx="5724525" cy="4181475"/>
            <wp:effectExtent l="0" t="0" r="9525" b="9525"/>
            <wp:docPr id="1139" name="Grafik 1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21E4E" w14:textId="77777777" w:rsidR="00D63CEA" w:rsidRDefault="00D63CEA" w:rsidP="00653379">
      <w:pPr>
        <w:tabs>
          <w:tab w:val="left" w:pos="9150"/>
        </w:tabs>
      </w:pPr>
    </w:p>
    <w:p w14:paraId="74214CCE" w14:textId="77777777" w:rsidR="004812EE" w:rsidRDefault="004812EE" w:rsidP="00653379">
      <w:pPr>
        <w:tabs>
          <w:tab w:val="left" w:pos="9150"/>
        </w:tabs>
      </w:pPr>
    </w:p>
    <w:p w14:paraId="3C8C7D10" w14:textId="77777777" w:rsidR="004812EE" w:rsidRDefault="004812EE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4F9E85D5" wp14:editId="0F811A1E">
            <wp:extent cx="5715000" cy="3743325"/>
            <wp:effectExtent l="0" t="0" r="0" b="9525"/>
            <wp:docPr id="1140" name="Grafik 1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69CF6" w14:textId="77777777" w:rsidR="004812EE" w:rsidRDefault="004812EE" w:rsidP="00653379">
      <w:pPr>
        <w:tabs>
          <w:tab w:val="left" w:pos="9150"/>
        </w:tabs>
      </w:pPr>
    </w:p>
    <w:p w14:paraId="36E07484" w14:textId="77777777" w:rsidR="004812EE" w:rsidRDefault="004812EE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66D3AD4A" wp14:editId="61ABD928">
            <wp:extent cx="5724525" cy="3943350"/>
            <wp:effectExtent l="0" t="0" r="9525" b="0"/>
            <wp:docPr id="1141" name="Grafik 1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E2BC33" w14:textId="77777777" w:rsidR="004812EE" w:rsidRDefault="004812EE" w:rsidP="00653379">
      <w:pPr>
        <w:tabs>
          <w:tab w:val="left" w:pos="9150"/>
        </w:tabs>
      </w:pPr>
    </w:p>
    <w:p w14:paraId="245ADEF9" w14:textId="77777777" w:rsidR="004812EE" w:rsidRDefault="004812EE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18B6B53E" wp14:editId="3453B99B">
            <wp:extent cx="5384560" cy="6762750"/>
            <wp:effectExtent l="0" t="0" r="6985" b="0"/>
            <wp:docPr id="1142" name="Grafik 1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238" cy="678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8C641" w14:textId="77777777" w:rsidR="004812EE" w:rsidRDefault="004812EE" w:rsidP="00653379">
      <w:pPr>
        <w:tabs>
          <w:tab w:val="left" w:pos="9150"/>
        </w:tabs>
      </w:pPr>
    </w:p>
    <w:p w14:paraId="304A969D" w14:textId="77777777" w:rsidR="004812EE" w:rsidRDefault="004812EE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0B043DFD" wp14:editId="3CCABBBF">
            <wp:extent cx="5753100" cy="3638550"/>
            <wp:effectExtent l="0" t="0" r="0" b="0"/>
            <wp:docPr id="1143" name="Grafik 1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0C733" w14:textId="77777777" w:rsidR="00D63CEA" w:rsidRDefault="00D63CEA" w:rsidP="00653379">
      <w:pPr>
        <w:tabs>
          <w:tab w:val="left" w:pos="9150"/>
        </w:tabs>
      </w:pPr>
    </w:p>
    <w:p w14:paraId="3F66B1EA" w14:textId="77777777" w:rsidR="00D63CEA" w:rsidRDefault="00D63CEA" w:rsidP="00653379">
      <w:pPr>
        <w:tabs>
          <w:tab w:val="left" w:pos="9150"/>
        </w:tabs>
      </w:pPr>
    </w:p>
    <w:p w14:paraId="61C4354C" w14:textId="77777777" w:rsidR="004812EE" w:rsidRDefault="004812EE" w:rsidP="00653379">
      <w:pPr>
        <w:tabs>
          <w:tab w:val="left" w:pos="9150"/>
        </w:tabs>
      </w:pPr>
    </w:p>
    <w:p w14:paraId="3F3D95E7" w14:textId="77777777" w:rsidR="004812EE" w:rsidRDefault="004812EE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48916800" wp14:editId="0D4FAB22">
            <wp:extent cx="5734050" cy="3714750"/>
            <wp:effectExtent l="0" t="0" r="0" b="0"/>
            <wp:docPr id="1144" name="Grafik 1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C8AF9" w14:textId="77777777" w:rsidR="004812EE" w:rsidRDefault="004812EE" w:rsidP="00653379">
      <w:pPr>
        <w:tabs>
          <w:tab w:val="left" w:pos="9150"/>
        </w:tabs>
      </w:pPr>
    </w:p>
    <w:p w14:paraId="4E5C33F2" w14:textId="77777777" w:rsidR="004812EE" w:rsidRDefault="004812EE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4464F6BE" wp14:editId="705AA41F">
            <wp:extent cx="5724525" cy="3676650"/>
            <wp:effectExtent l="0" t="0" r="9525" b="0"/>
            <wp:docPr id="1145" name="Grafik 1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19B50" w14:textId="77777777" w:rsidR="00D63CEA" w:rsidRDefault="00D63CEA" w:rsidP="00653379">
      <w:pPr>
        <w:tabs>
          <w:tab w:val="left" w:pos="9150"/>
        </w:tabs>
      </w:pPr>
    </w:p>
    <w:p w14:paraId="69F02214" w14:textId="77777777" w:rsidR="00D63CEA" w:rsidRDefault="00D63CEA" w:rsidP="00653379">
      <w:pPr>
        <w:tabs>
          <w:tab w:val="left" w:pos="9150"/>
        </w:tabs>
      </w:pPr>
    </w:p>
    <w:p w14:paraId="3C584730" w14:textId="77777777" w:rsidR="004812EE" w:rsidRDefault="004812EE" w:rsidP="00653379">
      <w:pPr>
        <w:tabs>
          <w:tab w:val="left" w:pos="9150"/>
        </w:tabs>
      </w:pPr>
    </w:p>
    <w:p w14:paraId="21AFC1D3" w14:textId="77777777" w:rsidR="004812EE" w:rsidRDefault="004812EE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605735F1" wp14:editId="0CBD41FC">
            <wp:extent cx="5734050" cy="3600450"/>
            <wp:effectExtent l="0" t="0" r="0" b="0"/>
            <wp:docPr id="1146" name="Grafik 1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B76C5" w14:textId="77777777" w:rsidR="004812EE" w:rsidRDefault="004812EE" w:rsidP="00653379">
      <w:pPr>
        <w:tabs>
          <w:tab w:val="left" w:pos="9150"/>
        </w:tabs>
      </w:pPr>
    </w:p>
    <w:p w14:paraId="42F84978" w14:textId="77777777" w:rsidR="004812EE" w:rsidRDefault="004D7541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53991572" wp14:editId="32D89965">
            <wp:extent cx="5724525" cy="3752850"/>
            <wp:effectExtent l="0" t="0" r="9525" b="0"/>
            <wp:docPr id="1147" name="Grafik 1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75BA2" w14:textId="77777777" w:rsidR="004D7541" w:rsidRDefault="004D7541" w:rsidP="00653379">
      <w:pPr>
        <w:tabs>
          <w:tab w:val="left" w:pos="9150"/>
        </w:tabs>
      </w:pPr>
    </w:p>
    <w:p w14:paraId="62F323ED" w14:textId="77777777" w:rsidR="004D7541" w:rsidRDefault="004D7541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3A818F82" wp14:editId="176B4393">
            <wp:extent cx="5410200" cy="6631512"/>
            <wp:effectExtent l="0" t="0" r="0" b="0"/>
            <wp:docPr id="1148" name="Grafik 1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691" cy="6633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B61F47" w14:textId="77777777" w:rsidR="004D7541" w:rsidRDefault="004D7541" w:rsidP="00653379">
      <w:pPr>
        <w:tabs>
          <w:tab w:val="left" w:pos="9150"/>
        </w:tabs>
      </w:pPr>
    </w:p>
    <w:p w14:paraId="79DABB02" w14:textId="77777777" w:rsidR="004D7541" w:rsidRDefault="004D7541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090C0D9C" wp14:editId="2E72DDC8">
            <wp:extent cx="5572125" cy="6868225"/>
            <wp:effectExtent l="0" t="0" r="0" b="8890"/>
            <wp:docPr id="1149" name="Grafik 1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737" cy="6875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54239" w14:textId="77777777" w:rsidR="004D7541" w:rsidRDefault="004D7541" w:rsidP="00653379">
      <w:pPr>
        <w:tabs>
          <w:tab w:val="left" w:pos="9150"/>
        </w:tabs>
      </w:pPr>
    </w:p>
    <w:p w14:paraId="170A6059" w14:textId="77777777" w:rsidR="004D7541" w:rsidRDefault="004D7541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07B31FC5" wp14:editId="7DD6816F">
            <wp:extent cx="5343525" cy="6352739"/>
            <wp:effectExtent l="0" t="0" r="0" b="0"/>
            <wp:docPr id="1150" name="Grafik 1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5331" cy="6354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EEF6E" w14:textId="77777777" w:rsidR="004D7541" w:rsidRDefault="004D7541" w:rsidP="00653379">
      <w:pPr>
        <w:tabs>
          <w:tab w:val="left" w:pos="9150"/>
        </w:tabs>
      </w:pPr>
    </w:p>
    <w:p w14:paraId="31D4122C" w14:textId="77777777" w:rsidR="004D7541" w:rsidRDefault="004D7541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29307A5C" wp14:editId="43D2D8CA">
            <wp:extent cx="4972343" cy="3238500"/>
            <wp:effectExtent l="0" t="0" r="0" b="0"/>
            <wp:docPr id="1151" name="Grafik 1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6416" cy="3241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9F934" w14:textId="77777777" w:rsidR="00D63CEA" w:rsidRDefault="00D63CEA" w:rsidP="00653379">
      <w:pPr>
        <w:tabs>
          <w:tab w:val="left" w:pos="9150"/>
        </w:tabs>
      </w:pPr>
    </w:p>
    <w:p w14:paraId="726A03D9" w14:textId="77777777" w:rsidR="00D63CEA" w:rsidRDefault="00D63CEA" w:rsidP="00653379">
      <w:pPr>
        <w:tabs>
          <w:tab w:val="left" w:pos="9150"/>
        </w:tabs>
      </w:pPr>
    </w:p>
    <w:p w14:paraId="6822925E" w14:textId="77777777" w:rsidR="004D7541" w:rsidRDefault="004D7541" w:rsidP="00653379">
      <w:pPr>
        <w:tabs>
          <w:tab w:val="left" w:pos="9150"/>
        </w:tabs>
      </w:pPr>
    </w:p>
    <w:p w14:paraId="115607C7" w14:textId="77777777" w:rsidR="004D7541" w:rsidRDefault="004D7541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0AD38E29" wp14:editId="71016706">
            <wp:extent cx="4954217" cy="3552825"/>
            <wp:effectExtent l="0" t="0" r="0" b="0"/>
            <wp:docPr id="1152" name="Grafik 1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6415" cy="3554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518CA" w14:textId="77777777" w:rsidR="004D7541" w:rsidRDefault="004D7541" w:rsidP="00653379">
      <w:pPr>
        <w:tabs>
          <w:tab w:val="left" w:pos="9150"/>
        </w:tabs>
      </w:pPr>
    </w:p>
    <w:p w14:paraId="2344B967" w14:textId="77777777" w:rsidR="004D7541" w:rsidRDefault="004D7541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5DDA50DB" wp14:editId="1B5CCF2E">
            <wp:extent cx="4914900" cy="3425831"/>
            <wp:effectExtent l="0" t="0" r="0" b="3175"/>
            <wp:docPr id="1153" name="Grafik 1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108" cy="3426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96ADA" w14:textId="77777777" w:rsidR="00D63CEA" w:rsidRDefault="00D63CEA" w:rsidP="00653379">
      <w:pPr>
        <w:tabs>
          <w:tab w:val="left" w:pos="9150"/>
        </w:tabs>
      </w:pPr>
    </w:p>
    <w:p w14:paraId="18D4FD26" w14:textId="77777777" w:rsidR="00D63CEA" w:rsidRDefault="00D63CEA" w:rsidP="00653379">
      <w:pPr>
        <w:tabs>
          <w:tab w:val="left" w:pos="9150"/>
        </w:tabs>
      </w:pPr>
    </w:p>
    <w:p w14:paraId="3E004703" w14:textId="77777777" w:rsidR="004D7541" w:rsidRDefault="004D7541" w:rsidP="00653379">
      <w:pPr>
        <w:tabs>
          <w:tab w:val="left" w:pos="9150"/>
        </w:tabs>
      </w:pPr>
    </w:p>
    <w:p w14:paraId="2BB11E60" w14:textId="77777777" w:rsidR="004D7541" w:rsidRDefault="004D7541" w:rsidP="00653379">
      <w:pPr>
        <w:tabs>
          <w:tab w:val="left" w:pos="9150"/>
        </w:tabs>
      </w:pPr>
      <w:r>
        <w:rPr>
          <w:noProof/>
        </w:rPr>
        <w:drawing>
          <wp:inline distT="0" distB="0" distL="0" distR="0" wp14:anchorId="5284E795" wp14:editId="4FB53118">
            <wp:extent cx="4905375" cy="3159725"/>
            <wp:effectExtent l="0" t="0" r="0" b="3175"/>
            <wp:docPr id="1154" name="Grafik 1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257" cy="3164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E70C03" w14:textId="77777777" w:rsidR="004D7541" w:rsidRDefault="004D7541" w:rsidP="00653379">
      <w:pPr>
        <w:tabs>
          <w:tab w:val="left" w:pos="9150"/>
        </w:tabs>
      </w:pPr>
    </w:p>
    <w:p w14:paraId="6EC49F56" w14:textId="77777777" w:rsidR="004D7541" w:rsidRDefault="004D7541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75294A1F" wp14:editId="4C0D7063">
            <wp:extent cx="5181600" cy="6166617"/>
            <wp:effectExtent l="0" t="0" r="0" b="5715"/>
            <wp:docPr id="1155" name="Grafik 1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3990" cy="6169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194B1" w14:textId="77777777" w:rsidR="004D7541" w:rsidRDefault="004D7541" w:rsidP="00653379">
      <w:pPr>
        <w:tabs>
          <w:tab w:val="left" w:pos="9150"/>
        </w:tabs>
      </w:pPr>
    </w:p>
    <w:p w14:paraId="0B51F3E4" w14:textId="77777777" w:rsidR="004D7541" w:rsidRDefault="004D7541" w:rsidP="00653379">
      <w:pPr>
        <w:tabs>
          <w:tab w:val="left" w:pos="9150"/>
        </w:tabs>
      </w:pPr>
      <w:r>
        <w:rPr>
          <w:noProof/>
        </w:rPr>
        <w:lastRenderedPageBreak/>
        <w:drawing>
          <wp:inline distT="0" distB="0" distL="0" distR="0" wp14:anchorId="3A9D59CF" wp14:editId="418B3DDB">
            <wp:extent cx="5734050" cy="3781425"/>
            <wp:effectExtent l="0" t="0" r="0" b="9525"/>
            <wp:docPr id="1156" name="Grafik 1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61E09" w14:textId="77777777" w:rsidR="004D7541" w:rsidRDefault="004D7541" w:rsidP="00653379">
      <w:pPr>
        <w:tabs>
          <w:tab w:val="left" w:pos="9150"/>
        </w:tabs>
      </w:pPr>
    </w:p>
    <w:p w14:paraId="1FBB1F8E" w14:textId="77777777" w:rsidR="004D7541" w:rsidRDefault="004D7541" w:rsidP="00653379">
      <w:pPr>
        <w:tabs>
          <w:tab w:val="left" w:pos="9150"/>
        </w:tabs>
      </w:pPr>
    </w:p>
    <w:p w14:paraId="68B64DB8" w14:textId="77777777" w:rsidR="00653379" w:rsidRDefault="00653379" w:rsidP="00653379">
      <w:pPr>
        <w:tabs>
          <w:tab w:val="left" w:pos="9150"/>
        </w:tabs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15D0C45E" wp14:editId="0509FA68">
            <wp:simplePos x="542925" y="1152525"/>
            <wp:positionH relativeFrom="column">
              <wp:align>left</wp:align>
            </wp:positionH>
            <wp:positionV relativeFrom="paragraph">
              <wp:align>top</wp:align>
            </wp:positionV>
            <wp:extent cx="5857875" cy="5915025"/>
            <wp:effectExtent l="0" t="0" r="9525" b="952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591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4D08275" w14:textId="77777777" w:rsidR="00653379" w:rsidRPr="00653379" w:rsidRDefault="00653379" w:rsidP="00653379"/>
    <w:p w14:paraId="3E298A96" w14:textId="77777777" w:rsidR="00653379" w:rsidRPr="00653379" w:rsidRDefault="00653379" w:rsidP="00653379"/>
    <w:p w14:paraId="5AB66C4A" w14:textId="77777777" w:rsidR="00653379" w:rsidRPr="00653379" w:rsidRDefault="00653379" w:rsidP="00653379"/>
    <w:p w14:paraId="23653DE2" w14:textId="77777777" w:rsidR="00653379" w:rsidRPr="00653379" w:rsidRDefault="00653379" w:rsidP="00653379"/>
    <w:p w14:paraId="7E03C943" w14:textId="77777777" w:rsidR="00653379" w:rsidRPr="00653379" w:rsidRDefault="00653379" w:rsidP="00653379"/>
    <w:p w14:paraId="724CF816" w14:textId="77777777" w:rsidR="00653379" w:rsidRPr="00653379" w:rsidRDefault="00653379" w:rsidP="00653379"/>
    <w:p w14:paraId="0DD661CD" w14:textId="77777777" w:rsidR="00653379" w:rsidRPr="00653379" w:rsidRDefault="00653379" w:rsidP="00653379"/>
    <w:p w14:paraId="7472A80C" w14:textId="77777777" w:rsidR="00653379" w:rsidRPr="00653379" w:rsidRDefault="00653379" w:rsidP="00653379"/>
    <w:p w14:paraId="6DA5C580" w14:textId="77777777" w:rsidR="00653379" w:rsidRPr="00653379" w:rsidRDefault="00653379" w:rsidP="00653379"/>
    <w:p w14:paraId="0B96A422" w14:textId="77777777" w:rsidR="00653379" w:rsidRPr="00653379" w:rsidRDefault="00653379" w:rsidP="00653379"/>
    <w:p w14:paraId="2D235DBB" w14:textId="77777777" w:rsidR="00653379" w:rsidRPr="00653379" w:rsidRDefault="00653379" w:rsidP="00653379"/>
    <w:p w14:paraId="40CF9D4F" w14:textId="77777777" w:rsidR="00653379" w:rsidRPr="00653379" w:rsidRDefault="00653379" w:rsidP="00653379"/>
    <w:p w14:paraId="77D2B963" w14:textId="77777777" w:rsidR="00653379" w:rsidRPr="00653379" w:rsidRDefault="00653379" w:rsidP="00653379"/>
    <w:p w14:paraId="6A1EF510" w14:textId="77777777" w:rsidR="00653379" w:rsidRPr="00653379" w:rsidRDefault="00653379" w:rsidP="00653379"/>
    <w:p w14:paraId="40AC4872" w14:textId="77777777" w:rsidR="00653379" w:rsidRPr="00653379" w:rsidRDefault="00653379" w:rsidP="00653379"/>
    <w:p w14:paraId="2C640AE4" w14:textId="77777777" w:rsidR="00653379" w:rsidRPr="00653379" w:rsidRDefault="00653379" w:rsidP="00653379"/>
    <w:p w14:paraId="15029FA0" w14:textId="77777777" w:rsidR="00653379" w:rsidRPr="00653379" w:rsidRDefault="00653379" w:rsidP="00653379"/>
    <w:p w14:paraId="20B28BF4" w14:textId="77777777" w:rsidR="00653379" w:rsidRPr="00653379" w:rsidRDefault="00653379" w:rsidP="00653379"/>
    <w:p w14:paraId="7CAFC669" w14:textId="77777777" w:rsidR="00653379" w:rsidRPr="00653379" w:rsidRDefault="00653379" w:rsidP="00653379"/>
    <w:p w14:paraId="7E5BA1E0" w14:textId="77777777" w:rsidR="00653379" w:rsidRPr="00653379" w:rsidRDefault="00653379" w:rsidP="00653379"/>
    <w:p w14:paraId="1C5E18C5" w14:textId="77777777" w:rsidR="00653379" w:rsidRPr="00653379" w:rsidRDefault="00653379" w:rsidP="00653379"/>
    <w:p w14:paraId="60E903EC" w14:textId="77777777" w:rsidR="00653379" w:rsidRPr="00653379" w:rsidRDefault="00653379" w:rsidP="00653379"/>
    <w:p w14:paraId="66486413" w14:textId="77777777" w:rsidR="00653379" w:rsidRPr="00653379" w:rsidRDefault="00653379" w:rsidP="00653379"/>
    <w:p w14:paraId="023429F6" w14:textId="77777777" w:rsidR="00653379" w:rsidRPr="00653379" w:rsidRDefault="00653379" w:rsidP="00653379"/>
    <w:p w14:paraId="263A7BEA" w14:textId="77777777" w:rsidR="00653379" w:rsidRPr="00653379" w:rsidRDefault="00653379" w:rsidP="00653379"/>
    <w:p w14:paraId="2CB086AB" w14:textId="77777777" w:rsidR="00653379" w:rsidRPr="00653379" w:rsidRDefault="00653379" w:rsidP="00653379"/>
    <w:p w14:paraId="0B2B239E" w14:textId="77777777" w:rsidR="00653379" w:rsidRPr="00653379" w:rsidRDefault="00653379" w:rsidP="00653379"/>
    <w:p w14:paraId="1102218B" w14:textId="77777777" w:rsidR="00653379" w:rsidRPr="00653379" w:rsidRDefault="00653379" w:rsidP="00653379"/>
    <w:p w14:paraId="19CD8D5E" w14:textId="77777777" w:rsidR="00653379" w:rsidRPr="00653379" w:rsidRDefault="00653379" w:rsidP="00653379"/>
    <w:p w14:paraId="7DB507A4" w14:textId="77777777" w:rsidR="00653379" w:rsidRDefault="00653379" w:rsidP="00653379">
      <w:pPr>
        <w:tabs>
          <w:tab w:val="left" w:pos="9150"/>
        </w:tabs>
      </w:pPr>
    </w:p>
    <w:p w14:paraId="24F31D22" w14:textId="77777777" w:rsidR="00653379" w:rsidRDefault="00653379" w:rsidP="00653379">
      <w:pPr>
        <w:tabs>
          <w:tab w:val="left" w:pos="9150"/>
        </w:tabs>
      </w:pPr>
    </w:p>
    <w:p w14:paraId="1DB17340" w14:textId="77777777" w:rsidR="00653379" w:rsidRDefault="00653379" w:rsidP="00653379">
      <w:pPr>
        <w:tabs>
          <w:tab w:val="left" w:pos="9150"/>
        </w:tabs>
      </w:pPr>
    </w:p>
    <w:p w14:paraId="3B9F262F" w14:textId="77777777" w:rsidR="00653379" w:rsidRDefault="00653379" w:rsidP="00653379">
      <w:pPr>
        <w:tabs>
          <w:tab w:val="left" w:pos="9150"/>
        </w:tabs>
      </w:pPr>
    </w:p>
    <w:p w14:paraId="63889AEF" w14:textId="77777777" w:rsidR="00653379" w:rsidRDefault="00653379" w:rsidP="00653379">
      <w:pPr>
        <w:tabs>
          <w:tab w:val="left" w:pos="9150"/>
        </w:tabs>
      </w:pPr>
    </w:p>
    <w:p w14:paraId="0AACB611" w14:textId="77777777" w:rsidR="00653379" w:rsidRDefault="00653379" w:rsidP="00653379">
      <w:pPr>
        <w:tabs>
          <w:tab w:val="left" w:pos="9150"/>
        </w:tabs>
      </w:pPr>
    </w:p>
    <w:p w14:paraId="1ED16B97" w14:textId="77777777" w:rsidR="00653379" w:rsidRDefault="00653379" w:rsidP="00653379">
      <w:pPr>
        <w:tabs>
          <w:tab w:val="left" w:pos="9150"/>
        </w:tabs>
      </w:pPr>
    </w:p>
    <w:p w14:paraId="63194949" w14:textId="77777777" w:rsidR="00653379" w:rsidRDefault="00653379" w:rsidP="00653379">
      <w:pPr>
        <w:tabs>
          <w:tab w:val="left" w:pos="9150"/>
        </w:tabs>
        <w:jc w:val="center"/>
      </w:pPr>
      <w:r>
        <w:rPr>
          <w:noProof/>
        </w:rPr>
        <w:lastRenderedPageBreak/>
        <w:drawing>
          <wp:inline distT="0" distB="0" distL="0" distR="0" wp14:anchorId="6AD81A5B" wp14:editId="7F780632">
            <wp:extent cx="5463802" cy="6343650"/>
            <wp:effectExtent l="0" t="0" r="381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3802" cy="634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D4FA8" w14:textId="77777777" w:rsidR="00653379" w:rsidRDefault="00653379" w:rsidP="00653379">
      <w:pPr>
        <w:tabs>
          <w:tab w:val="left" w:pos="9150"/>
        </w:tabs>
      </w:pPr>
    </w:p>
    <w:p w14:paraId="6B85CD93" w14:textId="77777777" w:rsidR="00653379" w:rsidRDefault="00653379" w:rsidP="00653379">
      <w:pPr>
        <w:tabs>
          <w:tab w:val="left" w:pos="9150"/>
        </w:tabs>
      </w:pPr>
    </w:p>
    <w:p w14:paraId="072C6FAD" w14:textId="77777777" w:rsidR="00653379" w:rsidRPr="00653379" w:rsidRDefault="00653379" w:rsidP="00653379">
      <w:pPr>
        <w:tabs>
          <w:tab w:val="left" w:pos="9150"/>
        </w:tabs>
        <w:jc w:val="center"/>
      </w:pPr>
      <w:r>
        <w:rPr>
          <w:noProof/>
        </w:rPr>
        <w:lastRenderedPageBreak/>
        <w:drawing>
          <wp:inline distT="0" distB="0" distL="0" distR="0" wp14:anchorId="3A92B728" wp14:editId="29895146">
            <wp:extent cx="5476875" cy="4918234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624" cy="4926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 w:clear="all"/>
      </w:r>
    </w:p>
    <w:sectPr w:rsidR="00653379" w:rsidRPr="00653379" w:rsidSect="0002709E">
      <w:headerReference w:type="even" r:id="rId69"/>
      <w:headerReference w:type="default" r:id="rId70"/>
      <w:footerReference w:type="even" r:id="rId71"/>
      <w:footerReference w:type="default" r:id="rId72"/>
      <w:headerReference w:type="first" r:id="rId73"/>
      <w:type w:val="continuous"/>
      <w:pgSz w:w="11907" w:h="16840" w:code="9"/>
      <w:pgMar w:top="1531" w:right="1134" w:bottom="1077" w:left="851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6201833" w14:textId="77777777" w:rsidR="00DC6685" w:rsidRDefault="00DC6685">
      <w:r>
        <w:separator/>
      </w:r>
    </w:p>
    <w:p w14:paraId="584D26C8" w14:textId="77777777" w:rsidR="00DC6685" w:rsidRDefault="00DC6685"/>
    <w:p w14:paraId="22D5A0B9" w14:textId="77777777" w:rsidR="00DC6685" w:rsidRDefault="00DC6685"/>
  </w:endnote>
  <w:endnote w:type="continuationSeparator" w:id="0">
    <w:p w14:paraId="6BA19142" w14:textId="77777777" w:rsidR="00DC6685" w:rsidRDefault="00DC6685">
      <w:r>
        <w:continuationSeparator/>
      </w:r>
    </w:p>
    <w:p w14:paraId="304E86B1" w14:textId="77777777" w:rsidR="00DC6685" w:rsidRDefault="00DC6685"/>
    <w:p w14:paraId="4F91F590" w14:textId="77777777" w:rsidR="00DC6685" w:rsidRDefault="00DC668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G Omega">
    <w:altName w:val="Segoe UI"/>
    <w:charset w:val="00"/>
    <w:family w:val="swiss"/>
    <w:pitch w:val="variable"/>
    <w:sig w:usb0="00000001" w:usb1="00000000" w:usb2="00000000" w:usb3="00000000" w:csb0="00000093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504020202020204"/>
    <w:charset w:val="00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Eurostile LT Bold">
    <w:altName w:val="Agency FB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 Narrow">
    <w:altName w:val="Arial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lgun Gothic">
    <w:altName w:val="Malgun Gothic"/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UI">
    <w:altName w:val="Segoe U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B17719" w14:textId="77777777" w:rsidR="00B65FB8" w:rsidRPr="00843732" w:rsidRDefault="006E542C" w:rsidP="009C292E">
    <w:pPr>
      <w:pStyle w:val="Fuzeile"/>
      <w:jc w:val="right"/>
    </w:pPr>
    <w:r>
      <w:rPr>
        <w:noProof/>
      </w:rPr>
      <w:tab/>
    </w:r>
    <w:r>
      <w:rPr>
        <w:noProof/>
      </w:rPr>
      <w:tab/>
    </w:r>
    <w:r w:rsidR="009C292E" w:rsidRPr="00843732">
      <w:t xml:space="preserve">Page </w:t>
    </w:r>
    <w:r w:rsidR="009C292E" w:rsidRPr="00843732">
      <w:fldChar w:fldCharType="begin"/>
    </w:r>
    <w:r w:rsidR="009C292E" w:rsidRPr="00843732">
      <w:instrText xml:space="preserve"> PAGE </w:instrText>
    </w:r>
    <w:r w:rsidR="009C292E" w:rsidRPr="00843732">
      <w:fldChar w:fldCharType="separate"/>
    </w:r>
    <w:r w:rsidR="009C292E">
      <w:t>8</w:t>
    </w:r>
    <w:r w:rsidR="009C292E" w:rsidRPr="00843732">
      <w:fldChar w:fldCharType="end"/>
    </w:r>
    <w:r w:rsidR="009C292E" w:rsidRPr="00843732">
      <w:t xml:space="preserve"> of </w:t>
    </w:r>
    <w:r w:rsidR="009C292E">
      <w:rPr>
        <w:noProof/>
      </w:rPr>
      <w:fldChar w:fldCharType="begin"/>
    </w:r>
    <w:r w:rsidR="009C292E">
      <w:rPr>
        <w:noProof/>
      </w:rPr>
      <w:instrText xml:space="preserve"> NUMPAGES   \* MERGEFORMAT </w:instrText>
    </w:r>
    <w:r w:rsidR="009C292E">
      <w:rPr>
        <w:noProof/>
      </w:rPr>
      <w:fldChar w:fldCharType="separate"/>
    </w:r>
    <w:r w:rsidR="009C292E">
      <w:rPr>
        <w:noProof/>
      </w:rPr>
      <w:t>45</w:t>
    </w:r>
    <w:r w:rsidR="009C292E"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19B61" w14:textId="77777777" w:rsidR="006E542C" w:rsidRPr="00427476" w:rsidRDefault="006E542C" w:rsidP="00427476">
    <w:pPr>
      <w:pStyle w:val="Fuzeile"/>
    </w:pPr>
    <w:r w:rsidRPr="00427476">
      <w:tab/>
    </w:r>
    <w:r w:rsidRPr="00427476">
      <w:tab/>
      <w:t xml:space="preserve">Page </w:t>
    </w:r>
    <w:r w:rsidRPr="00427476">
      <w:fldChar w:fldCharType="begin"/>
    </w:r>
    <w:r w:rsidRPr="00427476">
      <w:instrText xml:space="preserve"> PAGE </w:instrText>
    </w:r>
    <w:r w:rsidRPr="00427476">
      <w:fldChar w:fldCharType="separate"/>
    </w:r>
    <w:r>
      <w:rPr>
        <w:noProof/>
      </w:rPr>
      <w:t>3</w:t>
    </w:r>
    <w:r w:rsidRPr="00427476">
      <w:fldChar w:fldCharType="end"/>
    </w:r>
    <w:r w:rsidRPr="00427476">
      <w:t xml:space="preserve"> of </w:t>
    </w:r>
    <w:r w:rsidR="009635AF">
      <w:rPr>
        <w:noProof/>
      </w:rPr>
      <w:fldChar w:fldCharType="begin"/>
    </w:r>
    <w:r w:rsidR="009635AF">
      <w:rPr>
        <w:noProof/>
      </w:rPr>
      <w:instrText xml:space="preserve"> NUMPAGES   \* MERGEFORMAT </w:instrText>
    </w:r>
    <w:r w:rsidR="009635AF">
      <w:rPr>
        <w:noProof/>
      </w:rPr>
      <w:fldChar w:fldCharType="separate"/>
    </w:r>
    <w:r>
      <w:rPr>
        <w:noProof/>
      </w:rPr>
      <w:t>59</w:t>
    </w:r>
    <w:r w:rsidR="009635AF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F24EC7" w14:textId="77777777" w:rsidR="00DC6685" w:rsidRDefault="00DC6685">
      <w:r>
        <w:separator/>
      </w:r>
    </w:p>
    <w:p w14:paraId="13C509ED" w14:textId="77777777" w:rsidR="00DC6685" w:rsidRDefault="00DC6685"/>
    <w:p w14:paraId="091A9694" w14:textId="77777777" w:rsidR="00DC6685" w:rsidRDefault="00DC6685"/>
  </w:footnote>
  <w:footnote w:type="continuationSeparator" w:id="0">
    <w:p w14:paraId="53B76B5A" w14:textId="77777777" w:rsidR="00DC6685" w:rsidRDefault="00DC6685">
      <w:r>
        <w:continuationSeparator/>
      </w:r>
    </w:p>
    <w:p w14:paraId="3E9E38D5" w14:textId="77777777" w:rsidR="00DC6685" w:rsidRDefault="00DC6685"/>
    <w:p w14:paraId="56F714C0" w14:textId="77777777" w:rsidR="00DC6685" w:rsidRDefault="00DC668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968F01" w14:textId="01292EFD" w:rsidR="006E542C" w:rsidRPr="00267855" w:rsidRDefault="00ED5115" w:rsidP="009C292E">
    <w:pPr>
      <w:pStyle w:val="Kopfzeile"/>
      <w:tabs>
        <w:tab w:val="clear" w:pos="4961"/>
        <w:tab w:val="clear" w:pos="9923"/>
        <w:tab w:val="left" w:pos="2040"/>
      </w:tabs>
    </w:pPr>
    <w:r>
      <w:rPr>
        <w:noProof/>
      </w:rPr>
      <w:fldChar w:fldCharType="begin"/>
    </w:r>
    <w:r>
      <w:rPr>
        <w:noProof/>
      </w:rPr>
      <w:instrText xml:space="preserve"> FILENAME \* MERGEFORMAT </w:instrText>
    </w:r>
    <w:r>
      <w:rPr>
        <w:noProof/>
      </w:rPr>
      <w:fldChar w:fldCharType="separate"/>
    </w:r>
    <w:r>
      <w:rPr>
        <w:noProof/>
      </w:rPr>
      <w:t>Manual IPOLL2.docx</w:t>
    </w:r>
    <w:r>
      <w:rPr>
        <w:noProof/>
      </w:rPr>
      <w:fldChar w:fldCharType="end"/>
    </w:r>
    <w:r w:rsidR="009C292E">
      <w:t xml:space="preserve"> </w:t>
    </w:r>
    <w:r w:rsidR="00B65FB8">
      <w:tab/>
    </w:r>
    <w:r w:rsidR="00B65FB8">
      <w:tab/>
    </w:r>
    <w:r w:rsidR="00B65FB8">
      <w:tab/>
    </w:r>
    <w:r w:rsidR="00B65FB8">
      <w:tab/>
    </w:r>
    <w:r w:rsidR="00B65FB8">
      <w:tab/>
    </w:r>
    <w:r w:rsidR="00B65FB8">
      <w:tab/>
    </w:r>
    <w:r w:rsidR="00B65FB8">
      <w:tab/>
    </w:r>
    <w:r w:rsidR="00B65FB8">
      <w:tab/>
    </w:r>
    <w:r w:rsidR="00B65FB8">
      <w:tab/>
    </w:r>
    <w:r w:rsidR="00B65FB8">
      <w:tab/>
    </w:r>
    <w:r w:rsidR="00B65FB8">
      <w:tab/>
    </w:r>
    <w:r w:rsidR="00B65FB8">
      <w:tab/>
    </w:r>
    <w:r w:rsidR="00B65FB8">
      <w:tab/>
    </w:r>
    <w:r w:rsidR="00B65FB8"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AE6510" w14:textId="20B07ECE" w:rsidR="006E542C" w:rsidRPr="00810F9D" w:rsidRDefault="009C292E" w:rsidP="008E0770">
    <w:pPr>
      <w:pStyle w:val="Kopfzeile"/>
    </w:pPr>
    <w:fldSimple w:instr=" FILENAME \* MERGEFORMAT ">
      <w:r w:rsidR="00ED5115">
        <w:rPr>
          <w:noProof/>
        </w:rPr>
        <w:t>Manual IPOLL2.docx</w:t>
      </w:r>
    </w:fldSimple>
    <w:r w:rsidR="006E542C" w:rsidRPr="00810F9D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8D3997" w14:textId="77777777" w:rsidR="006E542C" w:rsidRDefault="006E542C" w:rsidP="00D77335">
    <w:pPr>
      <w:pStyle w:val="Titelseite"/>
    </w:pPr>
  </w:p>
  <w:p w14:paraId="66E71A7D" w14:textId="77777777" w:rsidR="006E542C" w:rsidRDefault="006E542C" w:rsidP="00D77335">
    <w:pPr>
      <w:pStyle w:val="Titelseite"/>
    </w:pPr>
  </w:p>
  <w:p w14:paraId="4AF015EF" w14:textId="77777777" w:rsidR="006E542C" w:rsidRDefault="006E542C" w:rsidP="00D77335">
    <w:pPr>
      <w:pStyle w:val="Titelseite"/>
    </w:pPr>
    <w:r>
      <w:rPr>
        <w:noProof/>
        <w:lang w:val="de-DE"/>
      </w:rPr>
      <w:drawing>
        <wp:inline distT="0" distB="0" distL="0" distR="0" wp14:anchorId="52B4C7AB" wp14:editId="7C5CBE37">
          <wp:extent cx="2872870" cy="720000"/>
          <wp:effectExtent l="0" t="0" r="3810" b="4445"/>
          <wp:docPr id="1126" name="Grafik 11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DTRONIC_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287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675E06B6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93888CA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3EA21A0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C12291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696BCF8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262590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4025EBC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C5C7C58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B60476C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15800DC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1" w15:restartNumberingAfterBreak="0">
    <w:nsid w:val="0B2F43D0"/>
    <w:multiLevelType w:val="hybridMultilevel"/>
    <w:tmpl w:val="872291EA"/>
    <w:name w:val="Outline"/>
    <w:lvl w:ilvl="0" w:tplc="3D565C18">
      <w:start w:val="1"/>
      <w:numFmt w:val="bullet"/>
      <w:lvlText w:val=""/>
      <w:lvlJc w:val="left"/>
      <w:pPr>
        <w:tabs>
          <w:tab w:val="num" w:pos="284"/>
        </w:tabs>
        <w:ind w:left="284" w:hanging="284"/>
      </w:pPr>
      <w:rPr>
        <w:rFonts w:ascii="Webdings" w:hAnsi="Webdings" w:hint="default"/>
        <w:color w:val="000080"/>
        <w:sz w:val="12"/>
        <w:szCs w:val="12"/>
      </w:rPr>
    </w:lvl>
    <w:lvl w:ilvl="1" w:tplc="9F14601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202AE5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826D35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2A84B7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652C7F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896CB1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EC4E0C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FAC7B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16670D7"/>
    <w:multiLevelType w:val="multilevel"/>
    <w:tmpl w:val="16A8A23A"/>
    <w:name w:val="WW8Num42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3" w15:restartNumberingAfterBreak="0">
    <w:nsid w:val="2A413256"/>
    <w:multiLevelType w:val="hybridMultilevel"/>
    <w:tmpl w:val="9E2ECA8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5F3348"/>
    <w:multiLevelType w:val="singleLevel"/>
    <w:tmpl w:val="5664A2EE"/>
    <w:lvl w:ilvl="0">
      <w:start w:val="1"/>
      <w:numFmt w:val="decimal"/>
      <w:pStyle w:val="Aufzhlung"/>
      <w:lvlText w:val="%1."/>
      <w:lvlJc w:val="left"/>
      <w:pPr>
        <w:tabs>
          <w:tab w:val="num" w:pos="454"/>
        </w:tabs>
        <w:ind w:left="454" w:hanging="454"/>
      </w:pPr>
    </w:lvl>
  </w:abstractNum>
  <w:abstractNum w:abstractNumId="15" w15:restartNumberingAfterBreak="0">
    <w:nsid w:val="35715B9F"/>
    <w:multiLevelType w:val="singleLevel"/>
    <w:tmpl w:val="51A6AF04"/>
    <w:name w:val="WW8Num422"/>
    <w:lvl w:ilvl="0">
      <w:start w:val="1"/>
      <w:numFmt w:val="bullet"/>
      <w:pStyle w:val="TabelleAuflistung"/>
      <w:lvlText w:val="•"/>
      <w:lvlJc w:val="left"/>
      <w:pPr>
        <w:tabs>
          <w:tab w:val="num" w:pos="360"/>
        </w:tabs>
        <w:ind w:left="360" w:hanging="360"/>
      </w:pPr>
      <w:rPr>
        <w:rFonts w:ascii="CG Omega" w:hAnsi="Trebuchet MS" w:hint="default"/>
      </w:rPr>
    </w:lvl>
  </w:abstractNum>
  <w:abstractNum w:abstractNumId="16" w15:restartNumberingAfterBreak="0">
    <w:nsid w:val="46BA5EF5"/>
    <w:multiLevelType w:val="singleLevel"/>
    <w:tmpl w:val="46BA5EF5"/>
    <w:lvl w:ilvl="0">
      <w:start w:val="1"/>
      <w:numFmt w:val="decimal"/>
      <w:suff w:val="space"/>
      <w:lvlText w:val="%1."/>
      <w:lvlJc w:val="left"/>
    </w:lvl>
  </w:abstractNum>
  <w:abstractNum w:abstractNumId="17" w15:restartNumberingAfterBreak="0">
    <w:nsid w:val="53B3BB72"/>
    <w:multiLevelType w:val="singleLevel"/>
    <w:tmpl w:val="53B3BB72"/>
    <w:lvl w:ilvl="0">
      <w:start w:val="1"/>
      <w:numFmt w:val="decimal"/>
      <w:suff w:val="nothing"/>
      <w:lvlText w:val="%1."/>
      <w:lvlJc w:val="left"/>
    </w:lvl>
  </w:abstractNum>
  <w:abstractNum w:abstractNumId="18" w15:restartNumberingAfterBreak="0">
    <w:nsid w:val="5A016CC5"/>
    <w:multiLevelType w:val="singleLevel"/>
    <w:tmpl w:val="5A016CC5"/>
    <w:lvl w:ilvl="0">
      <w:start w:val="5"/>
      <w:numFmt w:val="decimal"/>
      <w:suff w:val="space"/>
      <w:lvlText w:val="%1."/>
      <w:lvlJc w:val="left"/>
    </w:lvl>
  </w:abstractNum>
  <w:abstractNum w:abstractNumId="19" w15:restartNumberingAfterBreak="0">
    <w:nsid w:val="66F17F06"/>
    <w:multiLevelType w:val="multilevel"/>
    <w:tmpl w:val="64EC08CC"/>
    <w:name w:val="WW8Num422223"/>
    <w:lvl w:ilvl="0">
      <w:start w:val="1"/>
      <w:numFmt w:val="decimal"/>
      <w:isLgl/>
      <w:suff w:val="space"/>
      <w:lvlText w:val="%1"/>
      <w:lvlJc w:val="left"/>
      <w:pPr>
        <w:ind w:left="0" w:firstLine="0"/>
      </w:pPr>
    </w:lvl>
    <w:lvl w:ilvl="1">
      <w:start w:val="1"/>
      <w:numFmt w:val="decimal"/>
      <w:isLgl/>
      <w:suff w:val="space"/>
      <w:lvlText w:val="%1.%2."/>
      <w:lvlJc w:val="left"/>
      <w:pPr>
        <w:ind w:left="0" w:firstLine="0"/>
      </w:pPr>
    </w:lvl>
    <w:lvl w:ilvl="2">
      <w:start w:val="1"/>
      <w:numFmt w:val="decimal"/>
      <w:suff w:val="space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0" w15:restartNumberingAfterBreak="0">
    <w:nsid w:val="69A66567"/>
    <w:multiLevelType w:val="hybridMultilevel"/>
    <w:tmpl w:val="F8986BD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4A0F52"/>
    <w:multiLevelType w:val="singleLevel"/>
    <w:tmpl w:val="2FECF804"/>
    <w:lvl w:ilvl="0">
      <w:start w:val="1"/>
      <w:numFmt w:val="bullet"/>
      <w:pStyle w:val="Auflistung"/>
      <w:lvlText w:val="·"/>
      <w:lvlJc w:val="left"/>
      <w:pPr>
        <w:tabs>
          <w:tab w:val="num" w:pos="879"/>
        </w:tabs>
        <w:ind w:left="879" w:hanging="454"/>
      </w:pPr>
      <w:rPr>
        <w:rFonts w:ascii="Symbol" w:hAnsi="Symbol" w:hint="default"/>
      </w:rPr>
    </w:lvl>
  </w:abstractNum>
  <w:abstractNum w:abstractNumId="22" w15:restartNumberingAfterBreak="0">
    <w:nsid w:val="7C534297"/>
    <w:multiLevelType w:val="hybridMultilevel"/>
    <w:tmpl w:val="CD86244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</w:num>
  <w:num w:numId="3">
    <w:abstractNumId w:val="8"/>
    <w:lvlOverride w:ilvl="0">
      <w:startOverride w:val="1"/>
    </w:lvlOverride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3"/>
    <w:lvlOverride w:ilvl="0">
      <w:startOverride w:val="1"/>
    </w:lvlOverride>
  </w:num>
  <w:num w:numId="9">
    <w:abstractNumId w:val="2"/>
    <w:lvlOverride w:ilvl="0">
      <w:startOverride w:val="1"/>
    </w:lvlOverride>
  </w:num>
  <w:num w:numId="10">
    <w:abstractNumId w:val="1"/>
    <w:lvlOverride w:ilvl="0">
      <w:startOverride w:val="1"/>
    </w:lvlOverride>
  </w:num>
  <w:num w:numId="11">
    <w:abstractNumId w:val="0"/>
    <w:lvlOverride w:ilvl="0">
      <w:startOverride w:val="1"/>
    </w:lvlOverride>
  </w:num>
  <w:num w:numId="12">
    <w:abstractNumId w:val="21"/>
  </w:num>
  <w:num w:numId="13">
    <w:abstractNumId w:val="15"/>
  </w:num>
  <w:num w:numId="14">
    <w:abstractNumId w:val="14"/>
    <w:lvlOverride w:ilvl="0">
      <w:startOverride w:val="1"/>
    </w:lvlOverride>
  </w:num>
  <w:num w:numId="15">
    <w:abstractNumId w:val="17"/>
  </w:num>
  <w:num w:numId="16">
    <w:abstractNumId w:val="20"/>
  </w:num>
  <w:num w:numId="17">
    <w:abstractNumId w:val="13"/>
  </w:num>
  <w:num w:numId="18">
    <w:abstractNumId w:val="18"/>
  </w:num>
  <w:num w:numId="1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6"/>
  </w:num>
  <w:num w:numId="3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SystemFonts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0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>
      <o:colormru v:ext="edit" colors="#0b3d92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959"/>
    <w:rsid w:val="00000664"/>
    <w:rsid w:val="00000C04"/>
    <w:rsid w:val="00000F12"/>
    <w:rsid w:val="00004FE7"/>
    <w:rsid w:val="000050E6"/>
    <w:rsid w:val="000067CC"/>
    <w:rsid w:val="00007987"/>
    <w:rsid w:val="0001081F"/>
    <w:rsid w:val="00012DE5"/>
    <w:rsid w:val="00012EC0"/>
    <w:rsid w:val="00013F0C"/>
    <w:rsid w:val="00020CBC"/>
    <w:rsid w:val="00022FD5"/>
    <w:rsid w:val="00023554"/>
    <w:rsid w:val="00025B20"/>
    <w:rsid w:val="0002709E"/>
    <w:rsid w:val="000303CC"/>
    <w:rsid w:val="00031BFF"/>
    <w:rsid w:val="000320F0"/>
    <w:rsid w:val="00033D64"/>
    <w:rsid w:val="0003461A"/>
    <w:rsid w:val="0003476B"/>
    <w:rsid w:val="00034AAC"/>
    <w:rsid w:val="00041260"/>
    <w:rsid w:val="000472C6"/>
    <w:rsid w:val="000500EE"/>
    <w:rsid w:val="0005021D"/>
    <w:rsid w:val="00050AB3"/>
    <w:rsid w:val="00051572"/>
    <w:rsid w:val="00052B8F"/>
    <w:rsid w:val="0005407A"/>
    <w:rsid w:val="00055224"/>
    <w:rsid w:val="00062C1B"/>
    <w:rsid w:val="00062EFA"/>
    <w:rsid w:val="000659E9"/>
    <w:rsid w:val="00070BBF"/>
    <w:rsid w:val="00071084"/>
    <w:rsid w:val="0007114D"/>
    <w:rsid w:val="00072416"/>
    <w:rsid w:val="00073374"/>
    <w:rsid w:val="00073788"/>
    <w:rsid w:val="00074C98"/>
    <w:rsid w:val="000756C9"/>
    <w:rsid w:val="00075F9B"/>
    <w:rsid w:val="00076180"/>
    <w:rsid w:val="00080BE6"/>
    <w:rsid w:val="000861F9"/>
    <w:rsid w:val="00086D5F"/>
    <w:rsid w:val="00094102"/>
    <w:rsid w:val="00097084"/>
    <w:rsid w:val="000976C9"/>
    <w:rsid w:val="000A086E"/>
    <w:rsid w:val="000A1973"/>
    <w:rsid w:val="000A3782"/>
    <w:rsid w:val="000A4119"/>
    <w:rsid w:val="000A4491"/>
    <w:rsid w:val="000A5B6D"/>
    <w:rsid w:val="000A6AB5"/>
    <w:rsid w:val="000B0F02"/>
    <w:rsid w:val="000B1BE4"/>
    <w:rsid w:val="000B41B2"/>
    <w:rsid w:val="000B47B5"/>
    <w:rsid w:val="000C0B4A"/>
    <w:rsid w:val="000C12DD"/>
    <w:rsid w:val="000C1A6F"/>
    <w:rsid w:val="000C1B6F"/>
    <w:rsid w:val="000C5ECA"/>
    <w:rsid w:val="000D28CF"/>
    <w:rsid w:val="000D3F1D"/>
    <w:rsid w:val="000D47F7"/>
    <w:rsid w:val="000D5C99"/>
    <w:rsid w:val="000D665F"/>
    <w:rsid w:val="000D7CAA"/>
    <w:rsid w:val="000E02D9"/>
    <w:rsid w:val="000E08F2"/>
    <w:rsid w:val="000E0AE4"/>
    <w:rsid w:val="000E2357"/>
    <w:rsid w:val="000E2B31"/>
    <w:rsid w:val="000E445D"/>
    <w:rsid w:val="000E4DB7"/>
    <w:rsid w:val="000E5657"/>
    <w:rsid w:val="000E5B5E"/>
    <w:rsid w:val="000E666D"/>
    <w:rsid w:val="000E6A6A"/>
    <w:rsid w:val="000E73F2"/>
    <w:rsid w:val="000E7E45"/>
    <w:rsid w:val="000F058C"/>
    <w:rsid w:val="000F243F"/>
    <w:rsid w:val="000F3231"/>
    <w:rsid w:val="000F3591"/>
    <w:rsid w:val="000F4521"/>
    <w:rsid w:val="000F578B"/>
    <w:rsid w:val="000F6197"/>
    <w:rsid w:val="000F7102"/>
    <w:rsid w:val="0010129B"/>
    <w:rsid w:val="001015BD"/>
    <w:rsid w:val="00102656"/>
    <w:rsid w:val="00102A47"/>
    <w:rsid w:val="0010334D"/>
    <w:rsid w:val="00103443"/>
    <w:rsid w:val="00106BC0"/>
    <w:rsid w:val="00106CAC"/>
    <w:rsid w:val="00107764"/>
    <w:rsid w:val="001077F7"/>
    <w:rsid w:val="00107E43"/>
    <w:rsid w:val="00110E8A"/>
    <w:rsid w:val="00115436"/>
    <w:rsid w:val="00125F84"/>
    <w:rsid w:val="001269E7"/>
    <w:rsid w:val="00132D9F"/>
    <w:rsid w:val="00133486"/>
    <w:rsid w:val="001335F7"/>
    <w:rsid w:val="001358CC"/>
    <w:rsid w:val="00136EA3"/>
    <w:rsid w:val="00137ABB"/>
    <w:rsid w:val="00143CC5"/>
    <w:rsid w:val="00152888"/>
    <w:rsid w:val="001528AB"/>
    <w:rsid w:val="00157B1B"/>
    <w:rsid w:val="00165048"/>
    <w:rsid w:val="00165A25"/>
    <w:rsid w:val="00165DD6"/>
    <w:rsid w:val="00167E52"/>
    <w:rsid w:val="001717F2"/>
    <w:rsid w:val="0017495A"/>
    <w:rsid w:val="00175901"/>
    <w:rsid w:val="0017635F"/>
    <w:rsid w:val="00176C64"/>
    <w:rsid w:val="00182AF3"/>
    <w:rsid w:val="00184DC1"/>
    <w:rsid w:val="0018506C"/>
    <w:rsid w:val="00186F1F"/>
    <w:rsid w:val="00187C5F"/>
    <w:rsid w:val="00190067"/>
    <w:rsid w:val="001905D9"/>
    <w:rsid w:val="00191F98"/>
    <w:rsid w:val="00194469"/>
    <w:rsid w:val="001A0321"/>
    <w:rsid w:val="001A2AE0"/>
    <w:rsid w:val="001A3E45"/>
    <w:rsid w:val="001A6836"/>
    <w:rsid w:val="001B0C16"/>
    <w:rsid w:val="001B325D"/>
    <w:rsid w:val="001B3B97"/>
    <w:rsid w:val="001B3C71"/>
    <w:rsid w:val="001B4259"/>
    <w:rsid w:val="001B53D0"/>
    <w:rsid w:val="001B58BA"/>
    <w:rsid w:val="001C159E"/>
    <w:rsid w:val="001C1703"/>
    <w:rsid w:val="001C18E4"/>
    <w:rsid w:val="001C3F53"/>
    <w:rsid w:val="001C445B"/>
    <w:rsid w:val="001C7BE3"/>
    <w:rsid w:val="001D04D9"/>
    <w:rsid w:val="001D04EE"/>
    <w:rsid w:val="001D34E0"/>
    <w:rsid w:val="001D6821"/>
    <w:rsid w:val="001D7497"/>
    <w:rsid w:val="001E191E"/>
    <w:rsid w:val="001E5C27"/>
    <w:rsid w:val="001E6B36"/>
    <w:rsid w:val="001F05E1"/>
    <w:rsid w:val="001F2760"/>
    <w:rsid w:val="001F3251"/>
    <w:rsid w:val="001F7AA1"/>
    <w:rsid w:val="00205008"/>
    <w:rsid w:val="002057E6"/>
    <w:rsid w:val="00205F0A"/>
    <w:rsid w:val="002062E5"/>
    <w:rsid w:val="002073D5"/>
    <w:rsid w:val="00211A2E"/>
    <w:rsid w:val="00212D8A"/>
    <w:rsid w:val="0021718C"/>
    <w:rsid w:val="00217ADF"/>
    <w:rsid w:val="0022006D"/>
    <w:rsid w:val="00220DFE"/>
    <w:rsid w:val="00221892"/>
    <w:rsid w:val="00230B2A"/>
    <w:rsid w:val="0023279F"/>
    <w:rsid w:val="00236555"/>
    <w:rsid w:val="0024075F"/>
    <w:rsid w:val="00240FF6"/>
    <w:rsid w:val="0024250D"/>
    <w:rsid w:val="002447DB"/>
    <w:rsid w:val="00246BA7"/>
    <w:rsid w:val="00247428"/>
    <w:rsid w:val="00252CB9"/>
    <w:rsid w:val="00254B37"/>
    <w:rsid w:val="00261F49"/>
    <w:rsid w:val="002638C2"/>
    <w:rsid w:val="00263EF4"/>
    <w:rsid w:val="00264225"/>
    <w:rsid w:val="00265D83"/>
    <w:rsid w:val="00267855"/>
    <w:rsid w:val="00270770"/>
    <w:rsid w:val="00275873"/>
    <w:rsid w:val="00281165"/>
    <w:rsid w:val="002817AE"/>
    <w:rsid w:val="00285663"/>
    <w:rsid w:val="00286568"/>
    <w:rsid w:val="00286FE9"/>
    <w:rsid w:val="00287B49"/>
    <w:rsid w:val="00290DBE"/>
    <w:rsid w:val="00292D0D"/>
    <w:rsid w:val="00294D98"/>
    <w:rsid w:val="00296CE4"/>
    <w:rsid w:val="00296E89"/>
    <w:rsid w:val="002970BB"/>
    <w:rsid w:val="002A036E"/>
    <w:rsid w:val="002A0AB5"/>
    <w:rsid w:val="002A37B7"/>
    <w:rsid w:val="002A4E19"/>
    <w:rsid w:val="002A51F2"/>
    <w:rsid w:val="002A53E5"/>
    <w:rsid w:val="002A7EFF"/>
    <w:rsid w:val="002B01A8"/>
    <w:rsid w:val="002B2813"/>
    <w:rsid w:val="002B29BE"/>
    <w:rsid w:val="002B49C7"/>
    <w:rsid w:val="002B5ECB"/>
    <w:rsid w:val="002B6F78"/>
    <w:rsid w:val="002B7D63"/>
    <w:rsid w:val="002C18E9"/>
    <w:rsid w:val="002C3969"/>
    <w:rsid w:val="002D27B5"/>
    <w:rsid w:val="002D5B4A"/>
    <w:rsid w:val="002D66F9"/>
    <w:rsid w:val="002D709A"/>
    <w:rsid w:val="002D7243"/>
    <w:rsid w:val="002E1AF0"/>
    <w:rsid w:val="002E3823"/>
    <w:rsid w:val="002E3FB0"/>
    <w:rsid w:val="002E76C5"/>
    <w:rsid w:val="002E79A0"/>
    <w:rsid w:val="002F2288"/>
    <w:rsid w:val="002F43DB"/>
    <w:rsid w:val="002F7671"/>
    <w:rsid w:val="002F78F1"/>
    <w:rsid w:val="00300740"/>
    <w:rsid w:val="00305BD0"/>
    <w:rsid w:val="00310058"/>
    <w:rsid w:val="00310764"/>
    <w:rsid w:val="00311D2B"/>
    <w:rsid w:val="00313A5D"/>
    <w:rsid w:val="00314B8D"/>
    <w:rsid w:val="0031586D"/>
    <w:rsid w:val="00315EC6"/>
    <w:rsid w:val="00315FD4"/>
    <w:rsid w:val="003172A6"/>
    <w:rsid w:val="00320D2D"/>
    <w:rsid w:val="003221CC"/>
    <w:rsid w:val="00322C05"/>
    <w:rsid w:val="00325470"/>
    <w:rsid w:val="003303A8"/>
    <w:rsid w:val="00331953"/>
    <w:rsid w:val="003333FA"/>
    <w:rsid w:val="003351FC"/>
    <w:rsid w:val="00341251"/>
    <w:rsid w:val="00341E58"/>
    <w:rsid w:val="00350823"/>
    <w:rsid w:val="00350D92"/>
    <w:rsid w:val="00353C41"/>
    <w:rsid w:val="00357454"/>
    <w:rsid w:val="003638CF"/>
    <w:rsid w:val="00367091"/>
    <w:rsid w:val="00374F66"/>
    <w:rsid w:val="003760F9"/>
    <w:rsid w:val="00376E80"/>
    <w:rsid w:val="00377027"/>
    <w:rsid w:val="0038124A"/>
    <w:rsid w:val="00383D87"/>
    <w:rsid w:val="00384E81"/>
    <w:rsid w:val="00387D15"/>
    <w:rsid w:val="0039189E"/>
    <w:rsid w:val="00392EBA"/>
    <w:rsid w:val="00394B81"/>
    <w:rsid w:val="00396FE4"/>
    <w:rsid w:val="003A02AF"/>
    <w:rsid w:val="003A05BB"/>
    <w:rsid w:val="003A1D66"/>
    <w:rsid w:val="003A21C2"/>
    <w:rsid w:val="003A2740"/>
    <w:rsid w:val="003B1420"/>
    <w:rsid w:val="003B6D26"/>
    <w:rsid w:val="003B72F5"/>
    <w:rsid w:val="003B7CEA"/>
    <w:rsid w:val="003C44CB"/>
    <w:rsid w:val="003D141E"/>
    <w:rsid w:val="003D506C"/>
    <w:rsid w:val="003D60BF"/>
    <w:rsid w:val="003D6890"/>
    <w:rsid w:val="003D6AA4"/>
    <w:rsid w:val="003E0201"/>
    <w:rsid w:val="003E052D"/>
    <w:rsid w:val="003E12C1"/>
    <w:rsid w:val="003E1B8A"/>
    <w:rsid w:val="003E1E62"/>
    <w:rsid w:val="003E3A3A"/>
    <w:rsid w:val="003E62E2"/>
    <w:rsid w:val="003E66F0"/>
    <w:rsid w:val="003E7F6C"/>
    <w:rsid w:val="003F68DA"/>
    <w:rsid w:val="00400AF6"/>
    <w:rsid w:val="00402069"/>
    <w:rsid w:val="004029BF"/>
    <w:rsid w:val="0040559B"/>
    <w:rsid w:val="00406527"/>
    <w:rsid w:val="00407183"/>
    <w:rsid w:val="004109D6"/>
    <w:rsid w:val="00412B91"/>
    <w:rsid w:val="00413494"/>
    <w:rsid w:val="00414AB4"/>
    <w:rsid w:val="00414E0A"/>
    <w:rsid w:val="00415E27"/>
    <w:rsid w:val="00417848"/>
    <w:rsid w:val="00417F58"/>
    <w:rsid w:val="00420075"/>
    <w:rsid w:val="004219C3"/>
    <w:rsid w:val="00421F16"/>
    <w:rsid w:val="00422DC1"/>
    <w:rsid w:val="00422E08"/>
    <w:rsid w:val="00423060"/>
    <w:rsid w:val="00423623"/>
    <w:rsid w:val="0042425F"/>
    <w:rsid w:val="0042737B"/>
    <w:rsid w:val="00427476"/>
    <w:rsid w:val="00427AB9"/>
    <w:rsid w:val="00430A1E"/>
    <w:rsid w:val="00430B43"/>
    <w:rsid w:val="0043292C"/>
    <w:rsid w:val="004332B3"/>
    <w:rsid w:val="00433537"/>
    <w:rsid w:val="004344B2"/>
    <w:rsid w:val="0043488A"/>
    <w:rsid w:val="00435906"/>
    <w:rsid w:val="00436D12"/>
    <w:rsid w:val="00442719"/>
    <w:rsid w:val="00442F07"/>
    <w:rsid w:val="0044354E"/>
    <w:rsid w:val="00450265"/>
    <w:rsid w:val="0045077D"/>
    <w:rsid w:val="00451C05"/>
    <w:rsid w:val="00453314"/>
    <w:rsid w:val="00454F24"/>
    <w:rsid w:val="0045786B"/>
    <w:rsid w:val="0046051B"/>
    <w:rsid w:val="00461308"/>
    <w:rsid w:val="00461EA5"/>
    <w:rsid w:val="00466AC8"/>
    <w:rsid w:val="00466AFE"/>
    <w:rsid w:val="0046714D"/>
    <w:rsid w:val="0047012A"/>
    <w:rsid w:val="00475AB4"/>
    <w:rsid w:val="004809BC"/>
    <w:rsid w:val="004812EE"/>
    <w:rsid w:val="00481836"/>
    <w:rsid w:val="00484DDB"/>
    <w:rsid w:val="00485721"/>
    <w:rsid w:val="00485E4E"/>
    <w:rsid w:val="00490504"/>
    <w:rsid w:val="00492F32"/>
    <w:rsid w:val="004960DF"/>
    <w:rsid w:val="004A11B8"/>
    <w:rsid w:val="004A1A2E"/>
    <w:rsid w:val="004A3521"/>
    <w:rsid w:val="004A70A0"/>
    <w:rsid w:val="004B14DA"/>
    <w:rsid w:val="004B39C1"/>
    <w:rsid w:val="004B420C"/>
    <w:rsid w:val="004B4D7A"/>
    <w:rsid w:val="004B6752"/>
    <w:rsid w:val="004C0F00"/>
    <w:rsid w:val="004C1083"/>
    <w:rsid w:val="004C1AD7"/>
    <w:rsid w:val="004C225F"/>
    <w:rsid w:val="004C4B2C"/>
    <w:rsid w:val="004C5D6B"/>
    <w:rsid w:val="004D17F4"/>
    <w:rsid w:val="004D74D2"/>
    <w:rsid w:val="004D7541"/>
    <w:rsid w:val="004E0510"/>
    <w:rsid w:val="004E09B3"/>
    <w:rsid w:val="004E3ABC"/>
    <w:rsid w:val="004E6200"/>
    <w:rsid w:val="004E6FD1"/>
    <w:rsid w:val="004F0DE8"/>
    <w:rsid w:val="004F1098"/>
    <w:rsid w:val="004F1C88"/>
    <w:rsid w:val="004F41C7"/>
    <w:rsid w:val="00503993"/>
    <w:rsid w:val="00504A89"/>
    <w:rsid w:val="00507623"/>
    <w:rsid w:val="00507ED8"/>
    <w:rsid w:val="00510DE8"/>
    <w:rsid w:val="00514806"/>
    <w:rsid w:val="005149A4"/>
    <w:rsid w:val="00514B37"/>
    <w:rsid w:val="00514F81"/>
    <w:rsid w:val="0051510F"/>
    <w:rsid w:val="00516C22"/>
    <w:rsid w:val="0052245C"/>
    <w:rsid w:val="0052520E"/>
    <w:rsid w:val="00525418"/>
    <w:rsid w:val="00526C8B"/>
    <w:rsid w:val="00526E6A"/>
    <w:rsid w:val="00527774"/>
    <w:rsid w:val="00530C41"/>
    <w:rsid w:val="00531AEE"/>
    <w:rsid w:val="005322C6"/>
    <w:rsid w:val="00533E2A"/>
    <w:rsid w:val="005359C9"/>
    <w:rsid w:val="00537B60"/>
    <w:rsid w:val="005417D1"/>
    <w:rsid w:val="00541ECB"/>
    <w:rsid w:val="005424DB"/>
    <w:rsid w:val="00543EEA"/>
    <w:rsid w:val="005448F8"/>
    <w:rsid w:val="00547CC0"/>
    <w:rsid w:val="005514CB"/>
    <w:rsid w:val="00551F13"/>
    <w:rsid w:val="00554710"/>
    <w:rsid w:val="005556E7"/>
    <w:rsid w:val="00556CD5"/>
    <w:rsid w:val="00557F5F"/>
    <w:rsid w:val="005618E6"/>
    <w:rsid w:val="0056277C"/>
    <w:rsid w:val="005634E3"/>
    <w:rsid w:val="00574703"/>
    <w:rsid w:val="0057508A"/>
    <w:rsid w:val="00575091"/>
    <w:rsid w:val="00575DC4"/>
    <w:rsid w:val="00583E46"/>
    <w:rsid w:val="005840B2"/>
    <w:rsid w:val="00586F3A"/>
    <w:rsid w:val="00595BAE"/>
    <w:rsid w:val="005A3513"/>
    <w:rsid w:val="005A5906"/>
    <w:rsid w:val="005A65BC"/>
    <w:rsid w:val="005A7F91"/>
    <w:rsid w:val="005B0C47"/>
    <w:rsid w:val="005B0FD6"/>
    <w:rsid w:val="005B1066"/>
    <w:rsid w:val="005B472B"/>
    <w:rsid w:val="005B58A0"/>
    <w:rsid w:val="005B6559"/>
    <w:rsid w:val="005B703B"/>
    <w:rsid w:val="005C1D86"/>
    <w:rsid w:val="005C23E1"/>
    <w:rsid w:val="005C2DBD"/>
    <w:rsid w:val="005C3760"/>
    <w:rsid w:val="005C4B99"/>
    <w:rsid w:val="005C673C"/>
    <w:rsid w:val="005C6835"/>
    <w:rsid w:val="005D02B9"/>
    <w:rsid w:val="005D0B41"/>
    <w:rsid w:val="005D12EE"/>
    <w:rsid w:val="005D1609"/>
    <w:rsid w:val="005D2518"/>
    <w:rsid w:val="005D57E5"/>
    <w:rsid w:val="005D5AAD"/>
    <w:rsid w:val="005E0C82"/>
    <w:rsid w:val="005E28AD"/>
    <w:rsid w:val="005E3948"/>
    <w:rsid w:val="005F0031"/>
    <w:rsid w:val="005F2326"/>
    <w:rsid w:val="005F25B1"/>
    <w:rsid w:val="005F28BD"/>
    <w:rsid w:val="005F38EA"/>
    <w:rsid w:val="005F4275"/>
    <w:rsid w:val="005F4B0C"/>
    <w:rsid w:val="005F6B30"/>
    <w:rsid w:val="00600D2D"/>
    <w:rsid w:val="006012E3"/>
    <w:rsid w:val="0060350D"/>
    <w:rsid w:val="0060611D"/>
    <w:rsid w:val="00607447"/>
    <w:rsid w:val="006131EE"/>
    <w:rsid w:val="0061744E"/>
    <w:rsid w:val="0062261E"/>
    <w:rsid w:val="006234C5"/>
    <w:rsid w:val="0062389E"/>
    <w:rsid w:val="00623959"/>
    <w:rsid w:val="00630B2D"/>
    <w:rsid w:val="006315BB"/>
    <w:rsid w:val="00633DF5"/>
    <w:rsid w:val="00636447"/>
    <w:rsid w:val="006364F0"/>
    <w:rsid w:val="00636B87"/>
    <w:rsid w:val="0064136F"/>
    <w:rsid w:val="00641447"/>
    <w:rsid w:val="0064185A"/>
    <w:rsid w:val="0064325A"/>
    <w:rsid w:val="00646973"/>
    <w:rsid w:val="006522AE"/>
    <w:rsid w:val="00653379"/>
    <w:rsid w:val="006548EF"/>
    <w:rsid w:val="00654D73"/>
    <w:rsid w:val="00655C89"/>
    <w:rsid w:val="00661997"/>
    <w:rsid w:val="00662CA6"/>
    <w:rsid w:val="006634D4"/>
    <w:rsid w:val="00673B0B"/>
    <w:rsid w:val="00674282"/>
    <w:rsid w:val="00676CF4"/>
    <w:rsid w:val="0068430A"/>
    <w:rsid w:val="00685FE7"/>
    <w:rsid w:val="00686437"/>
    <w:rsid w:val="00687201"/>
    <w:rsid w:val="00690204"/>
    <w:rsid w:val="00690CA0"/>
    <w:rsid w:val="006916C2"/>
    <w:rsid w:val="00692328"/>
    <w:rsid w:val="00692D2A"/>
    <w:rsid w:val="0069737C"/>
    <w:rsid w:val="006A36F8"/>
    <w:rsid w:val="006A459C"/>
    <w:rsid w:val="006A7E79"/>
    <w:rsid w:val="006B0887"/>
    <w:rsid w:val="006B19C4"/>
    <w:rsid w:val="006B1F7A"/>
    <w:rsid w:val="006B418D"/>
    <w:rsid w:val="006B4D8B"/>
    <w:rsid w:val="006B652F"/>
    <w:rsid w:val="006B6897"/>
    <w:rsid w:val="006B780A"/>
    <w:rsid w:val="006C0B5D"/>
    <w:rsid w:val="006C42FF"/>
    <w:rsid w:val="006C580D"/>
    <w:rsid w:val="006C5EC3"/>
    <w:rsid w:val="006D4918"/>
    <w:rsid w:val="006D4AD3"/>
    <w:rsid w:val="006D4C62"/>
    <w:rsid w:val="006E029C"/>
    <w:rsid w:val="006E0C70"/>
    <w:rsid w:val="006E542C"/>
    <w:rsid w:val="006E61C7"/>
    <w:rsid w:val="006E68F6"/>
    <w:rsid w:val="006E6AD6"/>
    <w:rsid w:val="006F0CD8"/>
    <w:rsid w:val="006F370C"/>
    <w:rsid w:val="006F6C44"/>
    <w:rsid w:val="006F7CD9"/>
    <w:rsid w:val="007036C2"/>
    <w:rsid w:val="00706FB1"/>
    <w:rsid w:val="00707628"/>
    <w:rsid w:val="00707BF6"/>
    <w:rsid w:val="0071678F"/>
    <w:rsid w:val="00717B10"/>
    <w:rsid w:val="007236E5"/>
    <w:rsid w:val="00724339"/>
    <w:rsid w:val="00724706"/>
    <w:rsid w:val="00724A22"/>
    <w:rsid w:val="007302F9"/>
    <w:rsid w:val="00735068"/>
    <w:rsid w:val="00736879"/>
    <w:rsid w:val="00736E6E"/>
    <w:rsid w:val="0074055C"/>
    <w:rsid w:val="00740AAD"/>
    <w:rsid w:val="007423E4"/>
    <w:rsid w:val="0074352A"/>
    <w:rsid w:val="00744327"/>
    <w:rsid w:val="00755210"/>
    <w:rsid w:val="0076262D"/>
    <w:rsid w:val="00764774"/>
    <w:rsid w:val="0076573D"/>
    <w:rsid w:val="00765DDE"/>
    <w:rsid w:val="00771F15"/>
    <w:rsid w:val="00780FCE"/>
    <w:rsid w:val="00781BB0"/>
    <w:rsid w:val="00783AF9"/>
    <w:rsid w:val="007841DA"/>
    <w:rsid w:val="00784342"/>
    <w:rsid w:val="007843CC"/>
    <w:rsid w:val="00786CD4"/>
    <w:rsid w:val="0078737E"/>
    <w:rsid w:val="00790F6F"/>
    <w:rsid w:val="007A0E12"/>
    <w:rsid w:val="007A1DA6"/>
    <w:rsid w:val="007A425D"/>
    <w:rsid w:val="007A46AF"/>
    <w:rsid w:val="007A4E64"/>
    <w:rsid w:val="007A59FC"/>
    <w:rsid w:val="007A5CBB"/>
    <w:rsid w:val="007A7A7D"/>
    <w:rsid w:val="007B0043"/>
    <w:rsid w:val="007B256F"/>
    <w:rsid w:val="007B684A"/>
    <w:rsid w:val="007B7616"/>
    <w:rsid w:val="007B7906"/>
    <w:rsid w:val="007C2D04"/>
    <w:rsid w:val="007C75DA"/>
    <w:rsid w:val="007C78D8"/>
    <w:rsid w:val="007C7D4B"/>
    <w:rsid w:val="007D08B3"/>
    <w:rsid w:val="007D0C14"/>
    <w:rsid w:val="007D0F1E"/>
    <w:rsid w:val="007D2064"/>
    <w:rsid w:val="007D3D58"/>
    <w:rsid w:val="007D49A3"/>
    <w:rsid w:val="007E2D15"/>
    <w:rsid w:val="007E34D9"/>
    <w:rsid w:val="007E3F8F"/>
    <w:rsid w:val="007E4619"/>
    <w:rsid w:val="007F602F"/>
    <w:rsid w:val="007F7F9F"/>
    <w:rsid w:val="00801D14"/>
    <w:rsid w:val="00804844"/>
    <w:rsid w:val="00806E89"/>
    <w:rsid w:val="008077B6"/>
    <w:rsid w:val="00810F9D"/>
    <w:rsid w:val="00812C5A"/>
    <w:rsid w:val="008131EC"/>
    <w:rsid w:val="00815046"/>
    <w:rsid w:val="00815087"/>
    <w:rsid w:val="0081556B"/>
    <w:rsid w:val="00816607"/>
    <w:rsid w:val="00816B46"/>
    <w:rsid w:val="0082329F"/>
    <w:rsid w:val="00826E39"/>
    <w:rsid w:val="00827746"/>
    <w:rsid w:val="00831117"/>
    <w:rsid w:val="00832EE3"/>
    <w:rsid w:val="0083393F"/>
    <w:rsid w:val="00834182"/>
    <w:rsid w:val="008355C5"/>
    <w:rsid w:val="00836EFF"/>
    <w:rsid w:val="00837950"/>
    <w:rsid w:val="00837BCA"/>
    <w:rsid w:val="00841837"/>
    <w:rsid w:val="00843187"/>
    <w:rsid w:val="00843732"/>
    <w:rsid w:val="008448D8"/>
    <w:rsid w:val="00845818"/>
    <w:rsid w:val="00845B6D"/>
    <w:rsid w:val="00846ACE"/>
    <w:rsid w:val="008548A7"/>
    <w:rsid w:val="00854CD7"/>
    <w:rsid w:val="00855E65"/>
    <w:rsid w:val="008575F7"/>
    <w:rsid w:val="00864F42"/>
    <w:rsid w:val="008669F1"/>
    <w:rsid w:val="00872775"/>
    <w:rsid w:val="0087333D"/>
    <w:rsid w:val="00876003"/>
    <w:rsid w:val="008767DA"/>
    <w:rsid w:val="00880B12"/>
    <w:rsid w:val="0088156B"/>
    <w:rsid w:val="00883627"/>
    <w:rsid w:val="00885179"/>
    <w:rsid w:val="00885BE0"/>
    <w:rsid w:val="00887670"/>
    <w:rsid w:val="00891D30"/>
    <w:rsid w:val="008927F6"/>
    <w:rsid w:val="00892BAF"/>
    <w:rsid w:val="0089420D"/>
    <w:rsid w:val="00894A7C"/>
    <w:rsid w:val="00895A59"/>
    <w:rsid w:val="00896468"/>
    <w:rsid w:val="0089767F"/>
    <w:rsid w:val="008A3054"/>
    <w:rsid w:val="008A5BA7"/>
    <w:rsid w:val="008A63A9"/>
    <w:rsid w:val="008A65F9"/>
    <w:rsid w:val="008A66C1"/>
    <w:rsid w:val="008B0FF4"/>
    <w:rsid w:val="008B43F2"/>
    <w:rsid w:val="008B5240"/>
    <w:rsid w:val="008C4B7C"/>
    <w:rsid w:val="008C580C"/>
    <w:rsid w:val="008C6841"/>
    <w:rsid w:val="008C7C36"/>
    <w:rsid w:val="008D2A88"/>
    <w:rsid w:val="008D3FC0"/>
    <w:rsid w:val="008D5454"/>
    <w:rsid w:val="008D585D"/>
    <w:rsid w:val="008D5AD3"/>
    <w:rsid w:val="008E0770"/>
    <w:rsid w:val="008E1030"/>
    <w:rsid w:val="008E373C"/>
    <w:rsid w:val="008E3D28"/>
    <w:rsid w:val="008E6385"/>
    <w:rsid w:val="008F0549"/>
    <w:rsid w:val="008F0E3F"/>
    <w:rsid w:val="008F1314"/>
    <w:rsid w:val="008F2FA1"/>
    <w:rsid w:val="008F5D97"/>
    <w:rsid w:val="00900164"/>
    <w:rsid w:val="0090222D"/>
    <w:rsid w:val="00903134"/>
    <w:rsid w:val="00903934"/>
    <w:rsid w:val="00913CEB"/>
    <w:rsid w:val="00914B09"/>
    <w:rsid w:val="009159B6"/>
    <w:rsid w:val="00920C5D"/>
    <w:rsid w:val="00924106"/>
    <w:rsid w:val="00924C38"/>
    <w:rsid w:val="0092592A"/>
    <w:rsid w:val="00925BE5"/>
    <w:rsid w:val="00926C99"/>
    <w:rsid w:val="00926FDC"/>
    <w:rsid w:val="009274C8"/>
    <w:rsid w:val="00927568"/>
    <w:rsid w:val="00927E3D"/>
    <w:rsid w:val="009313CB"/>
    <w:rsid w:val="00933CC0"/>
    <w:rsid w:val="00937434"/>
    <w:rsid w:val="009379B3"/>
    <w:rsid w:val="009410BD"/>
    <w:rsid w:val="00941399"/>
    <w:rsid w:val="00941EE3"/>
    <w:rsid w:val="00942449"/>
    <w:rsid w:val="00942CD6"/>
    <w:rsid w:val="00944F3A"/>
    <w:rsid w:val="00945052"/>
    <w:rsid w:val="00945091"/>
    <w:rsid w:val="009519D6"/>
    <w:rsid w:val="0095295F"/>
    <w:rsid w:val="00952F5D"/>
    <w:rsid w:val="00953460"/>
    <w:rsid w:val="00954511"/>
    <w:rsid w:val="00954CA6"/>
    <w:rsid w:val="009635AF"/>
    <w:rsid w:val="0096503C"/>
    <w:rsid w:val="0096537A"/>
    <w:rsid w:val="00966B60"/>
    <w:rsid w:val="00966F89"/>
    <w:rsid w:val="0097461B"/>
    <w:rsid w:val="00984D52"/>
    <w:rsid w:val="00984F20"/>
    <w:rsid w:val="00990F93"/>
    <w:rsid w:val="00991F40"/>
    <w:rsid w:val="0099295B"/>
    <w:rsid w:val="009944D9"/>
    <w:rsid w:val="00995205"/>
    <w:rsid w:val="00995980"/>
    <w:rsid w:val="00996D34"/>
    <w:rsid w:val="009A0174"/>
    <w:rsid w:val="009A4B25"/>
    <w:rsid w:val="009A656C"/>
    <w:rsid w:val="009A72FB"/>
    <w:rsid w:val="009B0ECA"/>
    <w:rsid w:val="009B4630"/>
    <w:rsid w:val="009B4A12"/>
    <w:rsid w:val="009B6A6B"/>
    <w:rsid w:val="009B7400"/>
    <w:rsid w:val="009C13DD"/>
    <w:rsid w:val="009C292E"/>
    <w:rsid w:val="009C2FE4"/>
    <w:rsid w:val="009C388B"/>
    <w:rsid w:val="009C5E9E"/>
    <w:rsid w:val="009D0FC6"/>
    <w:rsid w:val="009D28F4"/>
    <w:rsid w:val="009D2944"/>
    <w:rsid w:val="009D480A"/>
    <w:rsid w:val="009E03BB"/>
    <w:rsid w:val="009E1F34"/>
    <w:rsid w:val="009E2161"/>
    <w:rsid w:val="009E2F54"/>
    <w:rsid w:val="009E7C04"/>
    <w:rsid w:val="009E7DE6"/>
    <w:rsid w:val="009F3DC8"/>
    <w:rsid w:val="009F44BD"/>
    <w:rsid w:val="009F4D56"/>
    <w:rsid w:val="009F4E59"/>
    <w:rsid w:val="009F505D"/>
    <w:rsid w:val="009F7BCE"/>
    <w:rsid w:val="00A009D1"/>
    <w:rsid w:val="00A00C1F"/>
    <w:rsid w:val="00A05BE3"/>
    <w:rsid w:val="00A12DEA"/>
    <w:rsid w:val="00A14257"/>
    <w:rsid w:val="00A16D8B"/>
    <w:rsid w:val="00A22FF2"/>
    <w:rsid w:val="00A233F3"/>
    <w:rsid w:val="00A2393B"/>
    <w:rsid w:val="00A24A5B"/>
    <w:rsid w:val="00A25EEC"/>
    <w:rsid w:val="00A264F0"/>
    <w:rsid w:val="00A26DE4"/>
    <w:rsid w:val="00A27CC7"/>
    <w:rsid w:val="00A31D44"/>
    <w:rsid w:val="00A334F8"/>
    <w:rsid w:val="00A33742"/>
    <w:rsid w:val="00A33DF4"/>
    <w:rsid w:val="00A37640"/>
    <w:rsid w:val="00A4005F"/>
    <w:rsid w:val="00A40FDB"/>
    <w:rsid w:val="00A4477F"/>
    <w:rsid w:val="00A47228"/>
    <w:rsid w:val="00A51E51"/>
    <w:rsid w:val="00A5206F"/>
    <w:rsid w:val="00A53946"/>
    <w:rsid w:val="00A53FD6"/>
    <w:rsid w:val="00A602CD"/>
    <w:rsid w:val="00A61C9E"/>
    <w:rsid w:val="00A62BEB"/>
    <w:rsid w:val="00A71803"/>
    <w:rsid w:val="00A778B5"/>
    <w:rsid w:val="00A81CE0"/>
    <w:rsid w:val="00A8284D"/>
    <w:rsid w:val="00A85129"/>
    <w:rsid w:val="00A8527A"/>
    <w:rsid w:val="00A8626B"/>
    <w:rsid w:val="00A876A9"/>
    <w:rsid w:val="00A90974"/>
    <w:rsid w:val="00A93069"/>
    <w:rsid w:val="00A9429B"/>
    <w:rsid w:val="00A95AE4"/>
    <w:rsid w:val="00AA6188"/>
    <w:rsid w:val="00AA7A25"/>
    <w:rsid w:val="00AB3330"/>
    <w:rsid w:val="00AB3460"/>
    <w:rsid w:val="00AB5DD2"/>
    <w:rsid w:val="00AB72DF"/>
    <w:rsid w:val="00AC080E"/>
    <w:rsid w:val="00AC3070"/>
    <w:rsid w:val="00AC31FE"/>
    <w:rsid w:val="00AC410F"/>
    <w:rsid w:val="00AC5B49"/>
    <w:rsid w:val="00AC68F0"/>
    <w:rsid w:val="00AC6FF2"/>
    <w:rsid w:val="00AC7C63"/>
    <w:rsid w:val="00AD3AFB"/>
    <w:rsid w:val="00AD6426"/>
    <w:rsid w:val="00AE12D8"/>
    <w:rsid w:val="00AE1359"/>
    <w:rsid w:val="00AE3688"/>
    <w:rsid w:val="00AE3BAE"/>
    <w:rsid w:val="00AE5255"/>
    <w:rsid w:val="00AE5F4F"/>
    <w:rsid w:val="00AE7AB0"/>
    <w:rsid w:val="00AF44F1"/>
    <w:rsid w:val="00AF4949"/>
    <w:rsid w:val="00AF4D68"/>
    <w:rsid w:val="00AF7416"/>
    <w:rsid w:val="00B03F76"/>
    <w:rsid w:val="00B0655E"/>
    <w:rsid w:val="00B065D9"/>
    <w:rsid w:val="00B10260"/>
    <w:rsid w:val="00B2403F"/>
    <w:rsid w:val="00B259FA"/>
    <w:rsid w:val="00B331ED"/>
    <w:rsid w:val="00B350B6"/>
    <w:rsid w:val="00B3613C"/>
    <w:rsid w:val="00B4092C"/>
    <w:rsid w:val="00B43B6A"/>
    <w:rsid w:val="00B452DB"/>
    <w:rsid w:val="00B473CD"/>
    <w:rsid w:val="00B4797D"/>
    <w:rsid w:val="00B54804"/>
    <w:rsid w:val="00B550F8"/>
    <w:rsid w:val="00B56F2D"/>
    <w:rsid w:val="00B611C8"/>
    <w:rsid w:val="00B6188A"/>
    <w:rsid w:val="00B62148"/>
    <w:rsid w:val="00B622C2"/>
    <w:rsid w:val="00B63444"/>
    <w:rsid w:val="00B63791"/>
    <w:rsid w:val="00B65A83"/>
    <w:rsid w:val="00B65FB8"/>
    <w:rsid w:val="00B679E5"/>
    <w:rsid w:val="00B71432"/>
    <w:rsid w:val="00B7249A"/>
    <w:rsid w:val="00B7292A"/>
    <w:rsid w:val="00B743BA"/>
    <w:rsid w:val="00B77693"/>
    <w:rsid w:val="00B8205B"/>
    <w:rsid w:val="00B8298F"/>
    <w:rsid w:val="00B86EBA"/>
    <w:rsid w:val="00B904AF"/>
    <w:rsid w:val="00B9537C"/>
    <w:rsid w:val="00B957F5"/>
    <w:rsid w:val="00B9601B"/>
    <w:rsid w:val="00B96851"/>
    <w:rsid w:val="00BA56A7"/>
    <w:rsid w:val="00BA5AEB"/>
    <w:rsid w:val="00BA6376"/>
    <w:rsid w:val="00BB19B6"/>
    <w:rsid w:val="00BB36BD"/>
    <w:rsid w:val="00BB4071"/>
    <w:rsid w:val="00BB4A11"/>
    <w:rsid w:val="00BB586C"/>
    <w:rsid w:val="00BB6167"/>
    <w:rsid w:val="00BC1675"/>
    <w:rsid w:val="00BC4970"/>
    <w:rsid w:val="00BC5D8E"/>
    <w:rsid w:val="00BD1585"/>
    <w:rsid w:val="00BD616E"/>
    <w:rsid w:val="00BD696B"/>
    <w:rsid w:val="00BE0DC9"/>
    <w:rsid w:val="00BE41C5"/>
    <w:rsid w:val="00BE4211"/>
    <w:rsid w:val="00BF0C7A"/>
    <w:rsid w:val="00BF12D5"/>
    <w:rsid w:val="00BF7CDD"/>
    <w:rsid w:val="00C00D09"/>
    <w:rsid w:val="00C023E7"/>
    <w:rsid w:val="00C02910"/>
    <w:rsid w:val="00C05FA1"/>
    <w:rsid w:val="00C06F13"/>
    <w:rsid w:val="00C0723D"/>
    <w:rsid w:val="00C103ED"/>
    <w:rsid w:val="00C10BE9"/>
    <w:rsid w:val="00C143A6"/>
    <w:rsid w:val="00C168B8"/>
    <w:rsid w:val="00C1789D"/>
    <w:rsid w:val="00C220D0"/>
    <w:rsid w:val="00C31278"/>
    <w:rsid w:val="00C37536"/>
    <w:rsid w:val="00C37F0F"/>
    <w:rsid w:val="00C4139A"/>
    <w:rsid w:val="00C416B7"/>
    <w:rsid w:val="00C42A62"/>
    <w:rsid w:val="00C45BD9"/>
    <w:rsid w:val="00C46249"/>
    <w:rsid w:val="00C47671"/>
    <w:rsid w:val="00C50362"/>
    <w:rsid w:val="00C51E3D"/>
    <w:rsid w:val="00C603A8"/>
    <w:rsid w:val="00C633AB"/>
    <w:rsid w:val="00C6456F"/>
    <w:rsid w:val="00C64E71"/>
    <w:rsid w:val="00C65B0B"/>
    <w:rsid w:val="00C65FEC"/>
    <w:rsid w:val="00C66F70"/>
    <w:rsid w:val="00C671CC"/>
    <w:rsid w:val="00C67ECC"/>
    <w:rsid w:val="00C744BB"/>
    <w:rsid w:val="00C7484D"/>
    <w:rsid w:val="00C77ACB"/>
    <w:rsid w:val="00C80F57"/>
    <w:rsid w:val="00C82173"/>
    <w:rsid w:val="00C8347E"/>
    <w:rsid w:val="00C8383B"/>
    <w:rsid w:val="00C83F9B"/>
    <w:rsid w:val="00C84542"/>
    <w:rsid w:val="00C8570E"/>
    <w:rsid w:val="00C85C45"/>
    <w:rsid w:val="00C917CE"/>
    <w:rsid w:val="00C9318A"/>
    <w:rsid w:val="00C97F92"/>
    <w:rsid w:val="00CA13DF"/>
    <w:rsid w:val="00CA726F"/>
    <w:rsid w:val="00CB0175"/>
    <w:rsid w:val="00CB65A9"/>
    <w:rsid w:val="00CC065E"/>
    <w:rsid w:val="00CC073D"/>
    <w:rsid w:val="00CC2AC0"/>
    <w:rsid w:val="00CC3996"/>
    <w:rsid w:val="00CD6467"/>
    <w:rsid w:val="00CE00E5"/>
    <w:rsid w:val="00CE08B5"/>
    <w:rsid w:val="00CE1432"/>
    <w:rsid w:val="00CE24FA"/>
    <w:rsid w:val="00CE340D"/>
    <w:rsid w:val="00CE4AD6"/>
    <w:rsid w:val="00CE7687"/>
    <w:rsid w:val="00CF19C5"/>
    <w:rsid w:val="00CF1A0B"/>
    <w:rsid w:val="00CF4227"/>
    <w:rsid w:val="00CF4CBB"/>
    <w:rsid w:val="00CF6100"/>
    <w:rsid w:val="00D00C33"/>
    <w:rsid w:val="00D05409"/>
    <w:rsid w:val="00D078A7"/>
    <w:rsid w:val="00D126C0"/>
    <w:rsid w:val="00D12B8A"/>
    <w:rsid w:val="00D14FF8"/>
    <w:rsid w:val="00D156F4"/>
    <w:rsid w:val="00D1702B"/>
    <w:rsid w:val="00D17BB1"/>
    <w:rsid w:val="00D34EC2"/>
    <w:rsid w:val="00D356AA"/>
    <w:rsid w:val="00D35FC2"/>
    <w:rsid w:val="00D42A5C"/>
    <w:rsid w:val="00D43B7F"/>
    <w:rsid w:val="00D45C63"/>
    <w:rsid w:val="00D51AD2"/>
    <w:rsid w:val="00D5418D"/>
    <w:rsid w:val="00D5435E"/>
    <w:rsid w:val="00D5796D"/>
    <w:rsid w:val="00D57F8A"/>
    <w:rsid w:val="00D60D1E"/>
    <w:rsid w:val="00D61D91"/>
    <w:rsid w:val="00D62735"/>
    <w:rsid w:val="00D628F1"/>
    <w:rsid w:val="00D634B4"/>
    <w:rsid w:val="00D63CEA"/>
    <w:rsid w:val="00D67B56"/>
    <w:rsid w:val="00D67FC0"/>
    <w:rsid w:val="00D722DF"/>
    <w:rsid w:val="00D72888"/>
    <w:rsid w:val="00D760B2"/>
    <w:rsid w:val="00D76325"/>
    <w:rsid w:val="00D76CC6"/>
    <w:rsid w:val="00D77335"/>
    <w:rsid w:val="00D81FC8"/>
    <w:rsid w:val="00D8222F"/>
    <w:rsid w:val="00D826BF"/>
    <w:rsid w:val="00D85F85"/>
    <w:rsid w:val="00D9131A"/>
    <w:rsid w:val="00D91FEF"/>
    <w:rsid w:val="00D94E7E"/>
    <w:rsid w:val="00D9581F"/>
    <w:rsid w:val="00DA19A0"/>
    <w:rsid w:val="00DA1A82"/>
    <w:rsid w:val="00DA3EDB"/>
    <w:rsid w:val="00DA4D92"/>
    <w:rsid w:val="00DA5CBD"/>
    <w:rsid w:val="00DA5F32"/>
    <w:rsid w:val="00DB5A30"/>
    <w:rsid w:val="00DB7D44"/>
    <w:rsid w:val="00DC2778"/>
    <w:rsid w:val="00DC2A74"/>
    <w:rsid w:val="00DC3122"/>
    <w:rsid w:val="00DC33CB"/>
    <w:rsid w:val="00DC6685"/>
    <w:rsid w:val="00DD0721"/>
    <w:rsid w:val="00DD263D"/>
    <w:rsid w:val="00DD3298"/>
    <w:rsid w:val="00DD5A1C"/>
    <w:rsid w:val="00DD7319"/>
    <w:rsid w:val="00DE0877"/>
    <w:rsid w:val="00DE2255"/>
    <w:rsid w:val="00DE3C6C"/>
    <w:rsid w:val="00DE459B"/>
    <w:rsid w:val="00DE4C0F"/>
    <w:rsid w:val="00DE4FDC"/>
    <w:rsid w:val="00DE53A1"/>
    <w:rsid w:val="00DE633F"/>
    <w:rsid w:val="00DF20ED"/>
    <w:rsid w:val="00DF397A"/>
    <w:rsid w:val="00DF79E6"/>
    <w:rsid w:val="00E00174"/>
    <w:rsid w:val="00E017FA"/>
    <w:rsid w:val="00E01BF6"/>
    <w:rsid w:val="00E100E9"/>
    <w:rsid w:val="00E12C0A"/>
    <w:rsid w:val="00E15E08"/>
    <w:rsid w:val="00E1679D"/>
    <w:rsid w:val="00E176C6"/>
    <w:rsid w:val="00E17CC2"/>
    <w:rsid w:val="00E17CEC"/>
    <w:rsid w:val="00E21529"/>
    <w:rsid w:val="00E22235"/>
    <w:rsid w:val="00E25606"/>
    <w:rsid w:val="00E26423"/>
    <w:rsid w:val="00E32F80"/>
    <w:rsid w:val="00E33522"/>
    <w:rsid w:val="00E33B3D"/>
    <w:rsid w:val="00E343A8"/>
    <w:rsid w:val="00E34C6C"/>
    <w:rsid w:val="00E364AC"/>
    <w:rsid w:val="00E364DF"/>
    <w:rsid w:val="00E366B8"/>
    <w:rsid w:val="00E37E54"/>
    <w:rsid w:val="00E47005"/>
    <w:rsid w:val="00E47141"/>
    <w:rsid w:val="00E47774"/>
    <w:rsid w:val="00E50CF8"/>
    <w:rsid w:val="00E54144"/>
    <w:rsid w:val="00E54CCF"/>
    <w:rsid w:val="00E57195"/>
    <w:rsid w:val="00E5786F"/>
    <w:rsid w:val="00E60468"/>
    <w:rsid w:val="00E621A9"/>
    <w:rsid w:val="00E624DA"/>
    <w:rsid w:val="00E62A0D"/>
    <w:rsid w:val="00E62B83"/>
    <w:rsid w:val="00E64CF0"/>
    <w:rsid w:val="00E705C0"/>
    <w:rsid w:val="00E7062E"/>
    <w:rsid w:val="00E73676"/>
    <w:rsid w:val="00E73B5E"/>
    <w:rsid w:val="00E76336"/>
    <w:rsid w:val="00E76ED7"/>
    <w:rsid w:val="00E809FA"/>
    <w:rsid w:val="00E81EC3"/>
    <w:rsid w:val="00E8790E"/>
    <w:rsid w:val="00E91ACC"/>
    <w:rsid w:val="00E92D83"/>
    <w:rsid w:val="00E940A6"/>
    <w:rsid w:val="00E94260"/>
    <w:rsid w:val="00E954EE"/>
    <w:rsid w:val="00E95565"/>
    <w:rsid w:val="00EA0A01"/>
    <w:rsid w:val="00EA1C05"/>
    <w:rsid w:val="00EA1E1C"/>
    <w:rsid w:val="00EA1EC0"/>
    <w:rsid w:val="00EA32D1"/>
    <w:rsid w:val="00EA73FD"/>
    <w:rsid w:val="00EB08EF"/>
    <w:rsid w:val="00EB25A0"/>
    <w:rsid w:val="00EB28DC"/>
    <w:rsid w:val="00EB3E7B"/>
    <w:rsid w:val="00EB5812"/>
    <w:rsid w:val="00EB635F"/>
    <w:rsid w:val="00EC2E79"/>
    <w:rsid w:val="00EC3A90"/>
    <w:rsid w:val="00ED0D63"/>
    <w:rsid w:val="00ED12B4"/>
    <w:rsid w:val="00ED2897"/>
    <w:rsid w:val="00ED4EB0"/>
    <w:rsid w:val="00ED5115"/>
    <w:rsid w:val="00ED6B06"/>
    <w:rsid w:val="00ED6DCB"/>
    <w:rsid w:val="00EE1C36"/>
    <w:rsid w:val="00EE7A10"/>
    <w:rsid w:val="00EF03F7"/>
    <w:rsid w:val="00EF2F0D"/>
    <w:rsid w:val="00EF3597"/>
    <w:rsid w:val="00EF590A"/>
    <w:rsid w:val="00F01501"/>
    <w:rsid w:val="00F03B15"/>
    <w:rsid w:val="00F06341"/>
    <w:rsid w:val="00F06A8A"/>
    <w:rsid w:val="00F06F49"/>
    <w:rsid w:val="00F157F5"/>
    <w:rsid w:val="00F16542"/>
    <w:rsid w:val="00F22C86"/>
    <w:rsid w:val="00F23D57"/>
    <w:rsid w:val="00F24CD1"/>
    <w:rsid w:val="00F24DF0"/>
    <w:rsid w:val="00F25D6C"/>
    <w:rsid w:val="00F267EC"/>
    <w:rsid w:val="00F3067F"/>
    <w:rsid w:val="00F3077F"/>
    <w:rsid w:val="00F30E5A"/>
    <w:rsid w:val="00F30ECA"/>
    <w:rsid w:val="00F31452"/>
    <w:rsid w:val="00F31FC8"/>
    <w:rsid w:val="00F36608"/>
    <w:rsid w:val="00F43AF0"/>
    <w:rsid w:val="00F45785"/>
    <w:rsid w:val="00F45D70"/>
    <w:rsid w:val="00F46998"/>
    <w:rsid w:val="00F47B51"/>
    <w:rsid w:val="00F502D5"/>
    <w:rsid w:val="00F54F7E"/>
    <w:rsid w:val="00F56CB3"/>
    <w:rsid w:val="00F60785"/>
    <w:rsid w:val="00F610C2"/>
    <w:rsid w:val="00F62307"/>
    <w:rsid w:val="00F6580F"/>
    <w:rsid w:val="00F65D1C"/>
    <w:rsid w:val="00F66A57"/>
    <w:rsid w:val="00F66C7F"/>
    <w:rsid w:val="00F66E07"/>
    <w:rsid w:val="00F71A89"/>
    <w:rsid w:val="00F722F5"/>
    <w:rsid w:val="00F74D99"/>
    <w:rsid w:val="00F766D8"/>
    <w:rsid w:val="00F809AC"/>
    <w:rsid w:val="00F80B83"/>
    <w:rsid w:val="00F81FF5"/>
    <w:rsid w:val="00F821A6"/>
    <w:rsid w:val="00F82C88"/>
    <w:rsid w:val="00F91927"/>
    <w:rsid w:val="00F934F7"/>
    <w:rsid w:val="00F950B4"/>
    <w:rsid w:val="00F9521C"/>
    <w:rsid w:val="00F96CA3"/>
    <w:rsid w:val="00F97B97"/>
    <w:rsid w:val="00FA559A"/>
    <w:rsid w:val="00FA616A"/>
    <w:rsid w:val="00FB0993"/>
    <w:rsid w:val="00FB1B28"/>
    <w:rsid w:val="00FB1CA7"/>
    <w:rsid w:val="00FC09E5"/>
    <w:rsid w:val="00FC1951"/>
    <w:rsid w:val="00FC3C5E"/>
    <w:rsid w:val="00FC4D6D"/>
    <w:rsid w:val="00FC4EC4"/>
    <w:rsid w:val="00FC693B"/>
    <w:rsid w:val="00FC6A8D"/>
    <w:rsid w:val="00FD10C3"/>
    <w:rsid w:val="00FD1D39"/>
    <w:rsid w:val="00FD264C"/>
    <w:rsid w:val="00FD2898"/>
    <w:rsid w:val="00FD51CA"/>
    <w:rsid w:val="00FE0C9A"/>
    <w:rsid w:val="00FE2000"/>
    <w:rsid w:val="00FE2670"/>
    <w:rsid w:val="00FE47B0"/>
    <w:rsid w:val="00FE512D"/>
    <w:rsid w:val="00FE6260"/>
    <w:rsid w:val="00FE6C74"/>
    <w:rsid w:val="00FF0449"/>
    <w:rsid w:val="00FF05FB"/>
    <w:rsid w:val="00FF2F69"/>
    <w:rsid w:val="00FF3B81"/>
    <w:rsid w:val="00FF4A71"/>
    <w:rsid w:val="00FF72D7"/>
    <w:rsid w:val="00FF7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>
      <o:colormru v:ext="edit" colors="#0b3d92"/>
    </o:shapedefaults>
    <o:shapelayout v:ext="edit">
      <o:idmap v:ext="edit" data="1"/>
    </o:shapelayout>
  </w:shapeDefaults>
  <w:decimalSymbol w:val=","/>
  <w:listSeparator w:val=";"/>
  <w14:docId w14:val="74DD95DC"/>
  <w15:docId w15:val="{B5AB82C5-084D-4517-8157-0E535D3E3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 w:qFormat="1"/>
    <w:lsdException w:name="toc 7" w:semiHidden="1" w:uiPriority="39" w:unhideWhenUsed="1" w:qFormat="1"/>
    <w:lsdException w:name="toc 8" w:semiHidden="1" w:uiPriority="39" w:unhideWhenUsed="1" w:qFormat="1"/>
    <w:lsdException w:name="toc 9" w:semiHidden="1" w:uiPriority="39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iPriority="99" w:unhideWhenUsed="1" w:qFormat="1"/>
    <w:lsdException w:name="toa heading" w:semiHidden="1" w:uiPriority="99" w:unhideWhenUsed="1" w:qFormat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iPriority="99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99" w:qFormat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Standard">
    <w:name w:val="Normal"/>
    <w:qFormat/>
    <w:rsid w:val="00837950"/>
    <w:pPr>
      <w:spacing w:line="280" w:lineRule="atLeast"/>
      <w:jc w:val="both"/>
    </w:pPr>
    <w:rPr>
      <w:rFonts w:asciiTheme="minorHAnsi" w:hAnsiTheme="minorHAnsi"/>
      <w:lang w:val="en-GB"/>
    </w:rPr>
  </w:style>
  <w:style w:type="paragraph" w:styleId="berschrift1">
    <w:name w:val="heading 1"/>
    <w:basedOn w:val="Standard"/>
    <w:next w:val="Standard"/>
    <w:link w:val="berschrift1Zchn"/>
    <w:qFormat/>
    <w:rsid w:val="00525418"/>
    <w:pPr>
      <w:keepNext/>
      <w:pageBreakBefore/>
      <w:widowControl w:val="0"/>
      <w:numPr>
        <w:numId w:val="1"/>
      </w:numPr>
      <w:tabs>
        <w:tab w:val="clear" w:pos="432"/>
      </w:tabs>
      <w:spacing w:before="280" w:after="140" w:line="240" w:lineRule="auto"/>
      <w:outlineLvl w:val="0"/>
    </w:pPr>
    <w:rPr>
      <w:b/>
      <w:color w:val="000000"/>
      <w:kern w:val="28"/>
      <w:sz w:val="28"/>
    </w:rPr>
  </w:style>
  <w:style w:type="paragraph" w:styleId="berschrift2">
    <w:name w:val="heading 2"/>
    <w:basedOn w:val="Standard"/>
    <w:next w:val="Standard"/>
    <w:link w:val="berschrift2Zchn"/>
    <w:qFormat/>
    <w:rsid w:val="00525418"/>
    <w:pPr>
      <w:keepNext/>
      <w:widowControl w:val="0"/>
      <w:numPr>
        <w:ilvl w:val="1"/>
        <w:numId w:val="1"/>
      </w:numPr>
      <w:spacing w:before="280" w:after="140"/>
      <w:outlineLvl w:val="1"/>
    </w:pPr>
    <w:rPr>
      <w:b/>
      <w:color w:val="000000"/>
      <w:sz w:val="24"/>
    </w:rPr>
  </w:style>
  <w:style w:type="paragraph" w:styleId="berschrift3">
    <w:name w:val="heading 3"/>
    <w:basedOn w:val="Standard"/>
    <w:next w:val="Standard"/>
    <w:link w:val="berschrift3Zchn"/>
    <w:qFormat/>
    <w:rsid w:val="008F2FA1"/>
    <w:pPr>
      <w:keepNext/>
      <w:numPr>
        <w:ilvl w:val="2"/>
        <w:numId w:val="1"/>
      </w:numPr>
      <w:spacing w:before="280" w:after="140"/>
      <w:outlineLvl w:val="2"/>
    </w:pPr>
    <w:rPr>
      <w:b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1"/>
      </w:numPr>
      <w:spacing w:before="240" w:after="60"/>
      <w:outlineLvl w:val="3"/>
    </w:pPr>
    <w:rPr>
      <w:b/>
      <w:i/>
    </w:rPr>
  </w:style>
  <w:style w:type="paragraph" w:styleId="berschrift5">
    <w:name w:val="heading 5"/>
    <w:basedOn w:val="Standard"/>
    <w:next w:val="Standard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berschrift6">
    <w:name w:val="heading 6"/>
    <w:basedOn w:val="Standard"/>
    <w:next w:val="Standard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berschrift7">
    <w:name w:val="heading 7"/>
    <w:basedOn w:val="Standard"/>
    <w:next w:val="Standard"/>
    <w:qFormat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berschrift8">
    <w:name w:val="heading 8"/>
    <w:basedOn w:val="Standard"/>
    <w:next w:val="Standard"/>
    <w:qFormat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berschrift9">
    <w:name w:val="heading 9"/>
    <w:basedOn w:val="Standard"/>
    <w:next w:val="Standard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9"/>
    <w:qFormat/>
    <w:locked/>
    <w:rsid w:val="00525418"/>
    <w:rPr>
      <w:rFonts w:asciiTheme="minorHAnsi" w:hAnsiTheme="minorHAnsi"/>
      <w:b/>
      <w:color w:val="000000"/>
      <w:kern w:val="28"/>
      <w:sz w:val="28"/>
      <w:lang w:val="en-GB"/>
    </w:rPr>
  </w:style>
  <w:style w:type="character" w:customStyle="1" w:styleId="berschrift2Zchn">
    <w:name w:val="Überschrift 2 Zchn"/>
    <w:link w:val="berschrift2"/>
    <w:uiPriority w:val="99"/>
    <w:qFormat/>
    <w:rsid w:val="00525418"/>
    <w:rPr>
      <w:rFonts w:asciiTheme="minorHAnsi" w:hAnsiTheme="minorHAnsi"/>
      <w:b/>
      <w:color w:val="000000"/>
      <w:sz w:val="24"/>
      <w:lang w:val="en-GB"/>
    </w:rPr>
  </w:style>
  <w:style w:type="character" w:styleId="Hyperlink">
    <w:name w:val="Hyperlink"/>
    <w:uiPriority w:val="99"/>
    <w:qFormat/>
    <w:rPr>
      <w:color w:val="0000FF"/>
      <w:u w:val="single"/>
    </w:rPr>
  </w:style>
  <w:style w:type="character" w:styleId="BesuchterLink">
    <w:name w:val="FollowedHyperlink"/>
    <w:rPr>
      <w:color w:val="800080"/>
      <w:u w:val="single"/>
    </w:rPr>
  </w:style>
  <w:style w:type="paragraph" w:styleId="HTMLAdresse">
    <w:name w:val="HTML Address"/>
    <w:basedOn w:val="Standard"/>
    <w:rPr>
      <w:rFonts w:ascii="Verdana" w:hAnsi="Verdana"/>
      <w:i/>
      <w:iCs/>
      <w:color w:val="000000"/>
      <w:szCs w:val="24"/>
      <w:lang w:val="en-US" w:eastAsia="en-US"/>
    </w:rPr>
  </w:style>
  <w:style w:type="paragraph" w:customStyle="1" w:styleId="Hngend">
    <w:name w:val="Hängend"/>
    <w:basedOn w:val="Eingerckt"/>
    <w:qFormat/>
    <w:rsid w:val="006A7E79"/>
    <w:pPr>
      <w:ind w:hanging="454"/>
    </w:pPr>
    <w:rPr>
      <w:lang w:val="de-DE"/>
    </w:rPr>
  </w:style>
  <w:style w:type="paragraph" w:customStyle="1" w:styleId="Eingerckt">
    <w:name w:val="Eingerückt"/>
    <w:basedOn w:val="Standard"/>
    <w:rsid w:val="006A7E79"/>
    <w:pPr>
      <w:ind w:left="454"/>
    </w:pPr>
  </w:style>
  <w:style w:type="paragraph" w:styleId="HTMLVorformatiert">
    <w:name w:val="HTML Preformatted"/>
    <w:basedOn w:val="Standar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color w:val="000000"/>
      <w:lang w:val="en-US" w:eastAsia="en-US"/>
    </w:rPr>
  </w:style>
  <w:style w:type="paragraph" w:styleId="StandardWeb">
    <w:name w:val="Normal (Web)"/>
    <w:basedOn w:val="Standard"/>
    <w:rPr>
      <w:rFonts w:ascii="Times New Roman" w:hAnsi="Times New Roman"/>
      <w:color w:val="000000"/>
      <w:sz w:val="24"/>
      <w:szCs w:val="24"/>
      <w:lang w:val="en-US"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FC4EC4"/>
    <w:pPr>
      <w:tabs>
        <w:tab w:val="right" w:leader="dot" w:pos="9912"/>
      </w:tabs>
      <w:ind w:left="200" w:hanging="200"/>
    </w:pPr>
  </w:style>
  <w:style w:type="paragraph" w:styleId="Index2">
    <w:name w:val="index 2"/>
    <w:basedOn w:val="Standard"/>
    <w:next w:val="Standard"/>
    <w:autoRedefine/>
    <w:semiHidden/>
    <w:pPr>
      <w:ind w:left="400" w:hanging="200"/>
    </w:pPr>
  </w:style>
  <w:style w:type="paragraph" w:styleId="Index3">
    <w:name w:val="index 3"/>
    <w:basedOn w:val="Standard"/>
    <w:next w:val="Standard"/>
    <w:autoRedefine/>
    <w:semiHidden/>
    <w:pPr>
      <w:ind w:left="600" w:hanging="200"/>
    </w:pPr>
  </w:style>
  <w:style w:type="paragraph" w:styleId="Index4">
    <w:name w:val="index 4"/>
    <w:basedOn w:val="Standard"/>
    <w:next w:val="Standard"/>
    <w:autoRedefine/>
    <w:semiHidden/>
    <w:pPr>
      <w:ind w:left="800" w:hanging="200"/>
    </w:pPr>
  </w:style>
  <w:style w:type="paragraph" w:styleId="Index5">
    <w:name w:val="index 5"/>
    <w:basedOn w:val="Standard"/>
    <w:next w:val="Standard"/>
    <w:autoRedefine/>
    <w:semiHidden/>
    <w:pPr>
      <w:ind w:left="1000" w:hanging="200"/>
    </w:pPr>
  </w:style>
  <w:style w:type="paragraph" w:styleId="Index6">
    <w:name w:val="index 6"/>
    <w:basedOn w:val="Standard"/>
    <w:next w:val="Standard"/>
    <w:autoRedefine/>
    <w:semiHidden/>
    <w:pPr>
      <w:ind w:left="1200" w:hanging="200"/>
    </w:pPr>
  </w:style>
  <w:style w:type="paragraph" w:styleId="Index7">
    <w:name w:val="index 7"/>
    <w:basedOn w:val="Standard"/>
    <w:next w:val="Standard"/>
    <w:autoRedefine/>
    <w:semiHidden/>
    <w:pPr>
      <w:ind w:left="1400" w:hanging="200"/>
    </w:pPr>
  </w:style>
  <w:style w:type="paragraph" w:styleId="Index8">
    <w:name w:val="index 8"/>
    <w:basedOn w:val="Standard"/>
    <w:next w:val="Standard"/>
    <w:autoRedefine/>
    <w:semiHidden/>
    <w:pPr>
      <w:ind w:left="1600" w:hanging="200"/>
    </w:pPr>
  </w:style>
  <w:style w:type="paragraph" w:styleId="Index9">
    <w:name w:val="index 9"/>
    <w:basedOn w:val="Standard"/>
    <w:next w:val="Standard"/>
    <w:autoRedefine/>
    <w:semiHidden/>
    <w:pPr>
      <w:ind w:left="1800" w:hanging="200"/>
    </w:pPr>
  </w:style>
  <w:style w:type="paragraph" w:styleId="Verzeichnis1">
    <w:name w:val="toc 1"/>
    <w:basedOn w:val="Standard"/>
    <w:next w:val="Standard"/>
    <w:uiPriority w:val="39"/>
    <w:qFormat/>
    <w:rsid w:val="007843CC"/>
    <w:pPr>
      <w:tabs>
        <w:tab w:val="left" w:pos="1134"/>
        <w:tab w:val="right" w:leader="dot" w:pos="9923"/>
      </w:tabs>
      <w:spacing w:before="120" w:after="120"/>
    </w:pPr>
    <w:rPr>
      <w:b/>
    </w:rPr>
  </w:style>
  <w:style w:type="paragraph" w:styleId="Verzeichnis2">
    <w:name w:val="toc 2"/>
    <w:basedOn w:val="Standard"/>
    <w:next w:val="Standard"/>
    <w:uiPriority w:val="39"/>
    <w:qFormat/>
    <w:rsid w:val="007843CC"/>
    <w:pPr>
      <w:tabs>
        <w:tab w:val="left" w:pos="1134"/>
        <w:tab w:val="right" w:leader="dot" w:pos="9923"/>
      </w:tabs>
      <w:ind w:left="454"/>
    </w:pPr>
    <w:rPr>
      <w:b/>
    </w:rPr>
  </w:style>
  <w:style w:type="paragraph" w:styleId="Verzeichnis3">
    <w:name w:val="toc 3"/>
    <w:basedOn w:val="Standard"/>
    <w:next w:val="Standard"/>
    <w:uiPriority w:val="39"/>
    <w:qFormat/>
    <w:rsid w:val="007843CC"/>
    <w:pPr>
      <w:tabs>
        <w:tab w:val="left" w:pos="1134"/>
        <w:tab w:val="right" w:leader="dot" w:pos="9923"/>
      </w:tabs>
      <w:ind w:left="454"/>
    </w:pPr>
  </w:style>
  <w:style w:type="paragraph" w:styleId="Verzeichnis4">
    <w:name w:val="toc 4"/>
    <w:basedOn w:val="Standard"/>
    <w:next w:val="Standard"/>
    <w:autoRedefine/>
    <w:uiPriority w:val="39"/>
    <w:qFormat/>
    <w:rsid w:val="00810F9D"/>
    <w:pPr>
      <w:tabs>
        <w:tab w:val="right" w:leader="dot" w:pos="9923"/>
      </w:tabs>
      <w:ind w:left="454"/>
    </w:pPr>
  </w:style>
  <w:style w:type="paragraph" w:styleId="Verzeichnis5">
    <w:name w:val="toc 5"/>
    <w:basedOn w:val="Standard"/>
    <w:next w:val="Standard"/>
    <w:autoRedefine/>
    <w:uiPriority w:val="39"/>
    <w:qFormat/>
    <w:pPr>
      <w:ind w:left="800"/>
    </w:pPr>
    <w:rPr>
      <w:sz w:val="18"/>
    </w:rPr>
  </w:style>
  <w:style w:type="paragraph" w:styleId="Verzeichnis6">
    <w:name w:val="toc 6"/>
    <w:basedOn w:val="Standard"/>
    <w:next w:val="Standard"/>
    <w:autoRedefine/>
    <w:uiPriority w:val="39"/>
    <w:qFormat/>
    <w:pPr>
      <w:ind w:left="1000"/>
    </w:pPr>
    <w:rPr>
      <w:sz w:val="18"/>
    </w:rPr>
  </w:style>
  <w:style w:type="paragraph" w:styleId="Verzeichnis7">
    <w:name w:val="toc 7"/>
    <w:basedOn w:val="Standard"/>
    <w:next w:val="Standard"/>
    <w:autoRedefine/>
    <w:uiPriority w:val="39"/>
    <w:qFormat/>
    <w:pPr>
      <w:ind w:left="1200"/>
    </w:pPr>
    <w:rPr>
      <w:sz w:val="18"/>
    </w:rPr>
  </w:style>
  <w:style w:type="paragraph" w:styleId="Verzeichnis8">
    <w:name w:val="toc 8"/>
    <w:basedOn w:val="Standard"/>
    <w:next w:val="Standard"/>
    <w:autoRedefine/>
    <w:uiPriority w:val="39"/>
    <w:qFormat/>
    <w:pPr>
      <w:ind w:left="1400"/>
    </w:pPr>
    <w:rPr>
      <w:sz w:val="18"/>
    </w:rPr>
  </w:style>
  <w:style w:type="paragraph" w:styleId="Verzeichnis9">
    <w:name w:val="toc 9"/>
    <w:basedOn w:val="Standard"/>
    <w:next w:val="Standard"/>
    <w:autoRedefine/>
    <w:uiPriority w:val="39"/>
    <w:qFormat/>
    <w:pPr>
      <w:ind w:left="1600"/>
    </w:pPr>
    <w:rPr>
      <w:sz w:val="18"/>
    </w:rPr>
  </w:style>
  <w:style w:type="paragraph" w:styleId="Standardeinzug">
    <w:name w:val="Normal Indent"/>
    <w:basedOn w:val="Standard"/>
    <w:pPr>
      <w:ind w:left="708"/>
    </w:pPr>
  </w:style>
  <w:style w:type="paragraph" w:styleId="Funotentext">
    <w:name w:val="footnote text"/>
    <w:basedOn w:val="Standard"/>
    <w:semiHidden/>
    <w:pPr>
      <w:widowControl w:val="0"/>
      <w:tabs>
        <w:tab w:val="left" w:pos="254"/>
      </w:tabs>
    </w:pPr>
    <w:rPr>
      <w:color w:val="000000"/>
      <w:sz w:val="18"/>
    </w:rPr>
  </w:style>
  <w:style w:type="paragraph" w:styleId="Kommentartext">
    <w:name w:val="annotation text"/>
    <w:basedOn w:val="Standard"/>
    <w:semiHidden/>
    <w:pPr>
      <w:widowControl w:val="0"/>
      <w:tabs>
        <w:tab w:val="left" w:pos="254"/>
      </w:tabs>
    </w:pPr>
    <w:rPr>
      <w:rFonts w:ascii="Arial" w:hAnsi="Arial"/>
      <w:color w:val="000000"/>
    </w:rPr>
  </w:style>
  <w:style w:type="paragraph" w:styleId="Kopfzeile">
    <w:name w:val="header"/>
    <w:basedOn w:val="Standard"/>
    <w:link w:val="KopfzeileZchn"/>
    <w:uiPriority w:val="99"/>
    <w:rsid w:val="00CC3996"/>
    <w:pPr>
      <w:pBdr>
        <w:bottom w:val="single" w:sz="4" w:space="1" w:color="auto"/>
      </w:pBdr>
      <w:tabs>
        <w:tab w:val="center" w:pos="4961"/>
        <w:tab w:val="right" w:pos="9923"/>
      </w:tabs>
    </w:pPr>
    <w:rPr>
      <w:sz w:val="16"/>
    </w:rPr>
  </w:style>
  <w:style w:type="paragraph" w:styleId="Fuzeile">
    <w:name w:val="footer"/>
    <w:basedOn w:val="Standard"/>
    <w:rsid w:val="00CC3996"/>
    <w:pPr>
      <w:pBdr>
        <w:top w:val="single" w:sz="4" w:space="1" w:color="auto"/>
      </w:pBdr>
      <w:tabs>
        <w:tab w:val="center" w:pos="4961"/>
        <w:tab w:val="right" w:pos="9923"/>
      </w:tabs>
      <w:spacing w:line="240" w:lineRule="auto"/>
    </w:pPr>
    <w:rPr>
      <w:sz w:val="16"/>
    </w:rPr>
  </w:style>
  <w:style w:type="paragraph" w:styleId="Indexberschrift">
    <w:name w:val="index heading"/>
    <w:basedOn w:val="Standard"/>
    <w:next w:val="Index1"/>
    <w:semiHidden/>
    <w:rPr>
      <w:rFonts w:ascii="Arial" w:hAnsi="Arial"/>
      <w:b/>
    </w:rPr>
  </w:style>
  <w:style w:type="paragraph" w:styleId="Beschriftung">
    <w:name w:val="caption"/>
    <w:basedOn w:val="Standard"/>
    <w:next w:val="Standard"/>
    <w:qFormat/>
    <w:rsid w:val="002B29BE"/>
    <w:pPr>
      <w:spacing w:after="280"/>
    </w:pPr>
    <w:rPr>
      <w:i/>
      <w:sz w:val="18"/>
    </w:rPr>
  </w:style>
  <w:style w:type="paragraph" w:styleId="Abbildungsverzeichnis">
    <w:name w:val="table of figures"/>
    <w:basedOn w:val="Standard"/>
    <w:next w:val="Standard"/>
    <w:uiPriority w:val="99"/>
    <w:rsid w:val="0024250D"/>
    <w:pPr>
      <w:tabs>
        <w:tab w:val="right" w:leader="dot" w:pos="9923"/>
      </w:tabs>
      <w:ind w:left="400" w:hanging="400"/>
    </w:pPr>
  </w:style>
  <w:style w:type="paragraph" w:styleId="Umschlagabsenderadresse">
    <w:name w:val="envelope return"/>
    <w:basedOn w:val="Standard"/>
    <w:rPr>
      <w:rFonts w:ascii="Arial" w:hAnsi="Arial" w:cs="Arial"/>
    </w:rPr>
  </w:style>
  <w:style w:type="paragraph" w:styleId="Endnotentext">
    <w:name w:val="endnote text"/>
    <w:basedOn w:val="Standard"/>
    <w:semiHidden/>
  </w:style>
  <w:style w:type="paragraph" w:styleId="Rechtsgrundlagenverzeichnis">
    <w:name w:val="table of authorities"/>
    <w:basedOn w:val="Standard"/>
    <w:next w:val="Standard"/>
    <w:uiPriority w:val="99"/>
    <w:semiHidden/>
    <w:qFormat/>
    <w:pPr>
      <w:ind w:left="200" w:hanging="200"/>
    </w:pPr>
  </w:style>
  <w:style w:type="paragraph" w:styleId="Mak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lang w:val="en-GB"/>
    </w:rPr>
  </w:style>
  <w:style w:type="paragraph" w:styleId="RGV-berschrift">
    <w:name w:val="toa heading"/>
    <w:basedOn w:val="Standard"/>
    <w:next w:val="Standard"/>
    <w:uiPriority w:val="99"/>
    <w:semiHidden/>
    <w:qFormat/>
    <w:pPr>
      <w:spacing w:before="120"/>
    </w:pPr>
    <w:rPr>
      <w:rFonts w:ascii="Arial" w:hAnsi="Arial"/>
      <w:b/>
      <w:sz w:val="24"/>
    </w:rPr>
  </w:style>
  <w:style w:type="paragraph" w:styleId="Liste">
    <w:name w:val="List"/>
    <w:basedOn w:val="Standard"/>
    <w:pPr>
      <w:spacing w:after="100"/>
      <w:ind w:left="284" w:hanging="284"/>
    </w:pPr>
  </w:style>
  <w:style w:type="paragraph" w:styleId="Aufzhlungszeichen">
    <w:name w:val="List Bullet"/>
    <w:basedOn w:val="Standard"/>
    <w:autoRedefine/>
    <w:pPr>
      <w:numPr>
        <w:numId w:val="2"/>
      </w:numPr>
    </w:pPr>
  </w:style>
  <w:style w:type="paragraph" w:styleId="Listennummer">
    <w:name w:val="List Number"/>
    <w:basedOn w:val="Standard"/>
    <w:pPr>
      <w:numPr>
        <w:numId w:val="3"/>
      </w:numPr>
    </w:pPr>
  </w:style>
  <w:style w:type="paragraph" w:styleId="Liste2">
    <w:name w:val="List 2"/>
    <w:basedOn w:val="Standard"/>
    <w:pPr>
      <w:ind w:left="566" w:hanging="283"/>
    </w:pPr>
  </w:style>
  <w:style w:type="paragraph" w:styleId="Liste3">
    <w:name w:val="List 3"/>
    <w:basedOn w:val="Standard"/>
    <w:pPr>
      <w:ind w:left="849" w:hanging="283"/>
    </w:pPr>
  </w:style>
  <w:style w:type="paragraph" w:styleId="Liste4">
    <w:name w:val="List 4"/>
    <w:basedOn w:val="Standard"/>
    <w:pPr>
      <w:ind w:left="1132" w:hanging="283"/>
    </w:pPr>
  </w:style>
  <w:style w:type="paragraph" w:styleId="Liste5">
    <w:name w:val="List 5"/>
    <w:basedOn w:val="Standard"/>
    <w:pPr>
      <w:ind w:left="1415" w:hanging="283"/>
    </w:pPr>
  </w:style>
  <w:style w:type="paragraph" w:styleId="Aufzhlungszeichen2">
    <w:name w:val="List Bullet 2"/>
    <w:basedOn w:val="Standard"/>
    <w:autoRedefine/>
    <w:pPr>
      <w:numPr>
        <w:numId w:val="4"/>
      </w:numPr>
    </w:pPr>
  </w:style>
  <w:style w:type="paragraph" w:styleId="Aufzhlungszeichen3">
    <w:name w:val="List Bullet 3"/>
    <w:basedOn w:val="Standard"/>
    <w:autoRedefine/>
    <w:pPr>
      <w:numPr>
        <w:numId w:val="5"/>
      </w:numPr>
    </w:pPr>
  </w:style>
  <w:style w:type="paragraph" w:styleId="Aufzhlungszeichen4">
    <w:name w:val="List Bullet 4"/>
    <w:basedOn w:val="Standard"/>
    <w:autoRedefine/>
    <w:uiPriority w:val="99"/>
    <w:pPr>
      <w:numPr>
        <w:numId w:val="6"/>
      </w:numPr>
    </w:pPr>
  </w:style>
  <w:style w:type="paragraph" w:styleId="Aufzhlungszeichen5">
    <w:name w:val="List Bullet 5"/>
    <w:basedOn w:val="Standard"/>
    <w:autoRedefine/>
    <w:pPr>
      <w:numPr>
        <w:numId w:val="7"/>
      </w:numPr>
    </w:pPr>
  </w:style>
  <w:style w:type="paragraph" w:styleId="Listennummer2">
    <w:name w:val="List Number 2"/>
    <w:basedOn w:val="Standard"/>
    <w:pPr>
      <w:numPr>
        <w:numId w:val="8"/>
      </w:numPr>
    </w:pPr>
  </w:style>
  <w:style w:type="paragraph" w:styleId="Listennummer3">
    <w:name w:val="List Number 3"/>
    <w:basedOn w:val="Standard"/>
    <w:pPr>
      <w:numPr>
        <w:numId w:val="9"/>
      </w:numPr>
    </w:pPr>
  </w:style>
  <w:style w:type="paragraph" w:styleId="Listennummer4">
    <w:name w:val="List Number 4"/>
    <w:basedOn w:val="Standard"/>
    <w:pPr>
      <w:numPr>
        <w:numId w:val="10"/>
      </w:numPr>
    </w:pPr>
  </w:style>
  <w:style w:type="paragraph" w:styleId="Listennummer5">
    <w:name w:val="List Number 5"/>
    <w:basedOn w:val="Standard"/>
    <w:pPr>
      <w:numPr>
        <w:numId w:val="11"/>
      </w:numPr>
    </w:pPr>
  </w:style>
  <w:style w:type="paragraph" w:styleId="Titel">
    <w:name w:val="Title"/>
    <w:basedOn w:val="Standard"/>
    <w:next w:val="Standard"/>
    <w:link w:val="TitelZchn"/>
    <w:qFormat/>
    <w:rsid w:val="00A26DE4"/>
    <w:pPr>
      <w:keepNext/>
      <w:keepLines/>
      <w:spacing w:before="280" w:after="140"/>
      <w:jc w:val="left"/>
      <w:outlineLvl w:val="0"/>
    </w:pPr>
    <w:rPr>
      <w:b/>
      <w:color w:val="000000"/>
      <w:kern w:val="28"/>
      <w:sz w:val="24"/>
    </w:rPr>
  </w:style>
  <w:style w:type="paragraph" w:styleId="Gruformel">
    <w:name w:val="Closing"/>
    <w:basedOn w:val="Standard"/>
    <w:pPr>
      <w:ind w:left="4252"/>
    </w:pPr>
  </w:style>
  <w:style w:type="paragraph" w:customStyle="1" w:styleId="Titelseite">
    <w:name w:val="Titelseite"/>
    <w:basedOn w:val="Standard"/>
    <w:qFormat/>
    <w:rsid w:val="009519D6"/>
    <w:pPr>
      <w:spacing w:line="560" w:lineRule="atLeast"/>
      <w:jc w:val="right"/>
    </w:pPr>
    <w:rPr>
      <w:b/>
      <w:sz w:val="40"/>
    </w:rPr>
  </w:style>
  <w:style w:type="paragraph" w:styleId="Textkrper-Zeileneinzug">
    <w:name w:val="Body Text Indent"/>
    <w:basedOn w:val="Standard"/>
    <w:pPr>
      <w:spacing w:after="120"/>
      <w:ind w:left="283"/>
    </w:pPr>
  </w:style>
  <w:style w:type="paragraph" w:styleId="Listenfortsetzung">
    <w:name w:val="List Continue"/>
    <w:basedOn w:val="Standard"/>
    <w:pPr>
      <w:spacing w:after="120"/>
      <w:ind w:left="283"/>
    </w:pPr>
  </w:style>
  <w:style w:type="paragraph" w:styleId="Listenfortsetzung2">
    <w:name w:val="List Continue 2"/>
    <w:basedOn w:val="Standard"/>
    <w:pPr>
      <w:spacing w:after="120"/>
      <w:ind w:left="566"/>
    </w:pPr>
  </w:style>
  <w:style w:type="paragraph" w:styleId="Listenfortsetzung3">
    <w:name w:val="List Continue 3"/>
    <w:basedOn w:val="Standard"/>
    <w:pPr>
      <w:spacing w:after="120"/>
      <w:ind w:left="849"/>
    </w:pPr>
  </w:style>
  <w:style w:type="paragraph" w:styleId="Listenfortsetzung4">
    <w:name w:val="List Continue 4"/>
    <w:basedOn w:val="Standard"/>
    <w:pPr>
      <w:spacing w:after="120"/>
      <w:ind w:left="1132"/>
    </w:pPr>
  </w:style>
  <w:style w:type="paragraph" w:styleId="Listenfortsetzung5">
    <w:name w:val="List Continue 5"/>
    <w:basedOn w:val="Standard"/>
    <w:pPr>
      <w:spacing w:after="120"/>
      <w:ind w:left="1415"/>
    </w:pPr>
  </w:style>
  <w:style w:type="paragraph" w:styleId="Anrede">
    <w:name w:val="Salutation"/>
    <w:basedOn w:val="Standard"/>
    <w:next w:val="Standard"/>
    <w:rPr>
      <w:rFonts w:ascii="Verdana" w:hAnsi="Verdana"/>
      <w:color w:val="000000"/>
      <w:szCs w:val="24"/>
      <w:lang w:val="en-US" w:eastAsia="en-US"/>
    </w:rPr>
  </w:style>
  <w:style w:type="paragraph" w:styleId="Datum">
    <w:name w:val="Date"/>
    <w:basedOn w:val="Standard"/>
    <w:next w:val="Standard"/>
  </w:style>
  <w:style w:type="paragraph" w:styleId="Textkrper-Erstzeileneinzug">
    <w:name w:val="Body Text First Indent"/>
    <w:basedOn w:val="Standard"/>
    <w:rsid w:val="00DC33CB"/>
    <w:pPr>
      <w:spacing w:after="120"/>
      <w:ind w:firstLine="210"/>
    </w:pPr>
  </w:style>
  <w:style w:type="paragraph" w:styleId="Textkrper-Erstzeileneinzug2">
    <w:name w:val="Body Text First Indent 2"/>
    <w:basedOn w:val="Textkrper-Zeileneinzug"/>
    <w:pPr>
      <w:ind w:firstLine="210"/>
    </w:pPr>
  </w:style>
  <w:style w:type="paragraph" w:styleId="Fu-Endnotenberschrift">
    <w:name w:val="Note Heading"/>
    <w:basedOn w:val="Standard"/>
    <w:next w:val="Standard"/>
  </w:style>
  <w:style w:type="paragraph" w:styleId="Blocktext">
    <w:name w:val="Block Text"/>
    <w:basedOn w:val="Standard"/>
    <w:pPr>
      <w:spacing w:after="120"/>
      <w:ind w:left="1440" w:right="1440"/>
    </w:pPr>
  </w:style>
  <w:style w:type="paragraph" w:styleId="Dokumentstruktur">
    <w:name w:val="Document Map"/>
    <w:basedOn w:val="Standard"/>
    <w:semiHidden/>
    <w:pPr>
      <w:shd w:val="clear" w:color="auto" w:fill="000080"/>
    </w:pPr>
  </w:style>
  <w:style w:type="paragraph" w:styleId="E-Mail-Signatur">
    <w:name w:val="E-mail Signature"/>
    <w:basedOn w:val="Standard"/>
    <w:rPr>
      <w:rFonts w:ascii="Verdana" w:hAnsi="Verdana"/>
      <w:color w:val="000000"/>
      <w:szCs w:val="24"/>
      <w:lang w:val="en-US" w:eastAsia="en-US"/>
    </w:rPr>
  </w:style>
  <w:style w:type="paragraph" w:styleId="Kommentarthema">
    <w:name w:val="annotation subject"/>
    <w:basedOn w:val="Kommentartext"/>
    <w:next w:val="Kommentartext"/>
    <w:semiHidden/>
    <w:pPr>
      <w:widowControl/>
      <w:tabs>
        <w:tab w:val="clear" w:pos="254"/>
      </w:tabs>
    </w:pPr>
    <w:rPr>
      <w:rFonts w:ascii="Tahoma" w:hAnsi="Tahoma"/>
      <w:b/>
      <w:bCs/>
      <w:color w:val="auto"/>
    </w:rPr>
  </w:style>
  <w:style w:type="paragraph" w:styleId="Sprechblasentext">
    <w:name w:val="Balloon Text"/>
    <w:basedOn w:val="Standard"/>
    <w:semiHidden/>
    <w:rPr>
      <w:rFonts w:cs="Tahoma"/>
      <w:sz w:val="16"/>
      <w:szCs w:val="16"/>
    </w:rPr>
  </w:style>
  <w:style w:type="paragraph" w:customStyle="1" w:styleId="Auflistung">
    <w:name w:val="Auflistung"/>
    <w:basedOn w:val="Standard"/>
    <w:link w:val="AuflistungZchn"/>
    <w:rsid w:val="0071678F"/>
    <w:pPr>
      <w:numPr>
        <w:numId w:val="12"/>
      </w:numPr>
    </w:pPr>
    <w:rPr>
      <w:kern w:val="16"/>
    </w:rPr>
  </w:style>
  <w:style w:type="character" w:customStyle="1" w:styleId="AuflistungZchn">
    <w:name w:val="Auflistung Zchn"/>
    <w:link w:val="Auflistung"/>
    <w:rsid w:val="0071678F"/>
    <w:rPr>
      <w:rFonts w:asciiTheme="minorHAnsi" w:hAnsiTheme="minorHAnsi"/>
      <w:kern w:val="16"/>
      <w:lang w:val="en-GB"/>
    </w:rPr>
  </w:style>
  <w:style w:type="paragraph" w:customStyle="1" w:styleId="Tabelle">
    <w:name w:val="Tabelle"/>
    <w:basedOn w:val="Standard"/>
    <w:rsid w:val="00AC5B49"/>
    <w:pPr>
      <w:keepNext/>
      <w:keepLines/>
      <w:tabs>
        <w:tab w:val="left" w:pos="2268"/>
      </w:tabs>
    </w:pPr>
    <w:rPr>
      <w:b/>
      <w:color w:val="FFFFFF" w:themeColor="background1"/>
      <w:kern w:val="16"/>
    </w:rPr>
  </w:style>
  <w:style w:type="character" w:customStyle="1" w:styleId="FormatvorlageFettHintergrund1">
    <w:name w:val="Formatvorlage Fett Hintergrund 1"/>
    <w:basedOn w:val="Absatz-Standardschriftart"/>
    <w:rsid w:val="00AC5B49"/>
    <w:rPr>
      <w:rFonts w:asciiTheme="minorHAnsi" w:hAnsiTheme="minorHAnsi"/>
      <w:b/>
      <w:bCs/>
      <w:i w:val="0"/>
      <w:color w:val="FFFFFF" w:themeColor="background1"/>
      <w:sz w:val="20"/>
    </w:rPr>
  </w:style>
  <w:style w:type="paragraph" w:customStyle="1" w:styleId="Tabellezentriert">
    <w:name w:val="Tabelle_zentriert"/>
    <w:basedOn w:val="Tabelle"/>
    <w:pPr>
      <w:jc w:val="center"/>
    </w:pPr>
  </w:style>
  <w:style w:type="paragraph" w:customStyle="1" w:styleId="TabelleAuflistung">
    <w:name w:val="Tabelle_Auflistung"/>
    <w:basedOn w:val="Tabelle"/>
    <w:pPr>
      <w:numPr>
        <w:numId w:val="13"/>
      </w:numPr>
    </w:pPr>
  </w:style>
  <w:style w:type="paragraph" w:customStyle="1" w:styleId="Inhalt">
    <w:name w:val="Inhalt"/>
    <w:basedOn w:val="berschrift1"/>
    <w:pPr>
      <w:numPr>
        <w:numId w:val="0"/>
      </w:numPr>
      <w:outlineLvl w:val="9"/>
    </w:pPr>
  </w:style>
  <w:style w:type="paragraph" w:customStyle="1" w:styleId="Sonder">
    <w:name w:val="Sonder"/>
    <w:basedOn w:val="Standard"/>
    <w:pPr>
      <w:spacing w:after="100"/>
    </w:pPr>
    <w:rPr>
      <w:rFonts w:ascii="Helvetica" w:hAnsi="Helvetica"/>
      <w:kern w:val="16"/>
    </w:rPr>
  </w:style>
  <w:style w:type="paragraph" w:customStyle="1" w:styleId="Code">
    <w:name w:val="Code"/>
    <w:rsid w:val="00D8222F"/>
    <w:pPr>
      <w:snapToGrid w:val="0"/>
    </w:pPr>
    <w:rPr>
      <w:rFonts w:ascii="Consolas" w:hAnsi="Consolas"/>
      <w:noProof/>
      <w:sz w:val="18"/>
      <w:lang w:val="en-US"/>
    </w:rPr>
  </w:style>
  <w:style w:type="paragraph" w:customStyle="1" w:styleId="Aufzhlung">
    <w:name w:val="Aufzählung"/>
    <w:basedOn w:val="Standard"/>
    <w:pPr>
      <w:numPr>
        <w:numId w:val="14"/>
      </w:numPr>
      <w:spacing w:after="100"/>
    </w:pPr>
    <w:rPr>
      <w:rFonts w:ascii="Helvetica" w:hAnsi="Helvetica"/>
      <w:kern w:val="16"/>
    </w:rPr>
  </w:style>
  <w:style w:type="character" w:styleId="Funotenzeichen">
    <w:name w:val="footnote reference"/>
    <w:semiHidden/>
    <w:rPr>
      <w:vertAlign w:val="superscript"/>
    </w:rPr>
  </w:style>
  <w:style w:type="character" w:styleId="Seitenzahl">
    <w:name w:val="page number"/>
    <w:rPr>
      <w:rFonts w:ascii="Tahoma" w:hAnsi="Tahoma" w:cs="Tahoma" w:hint="default"/>
      <w:sz w:val="20"/>
    </w:rPr>
  </w:style>
  <w:style w:type="table" w:styleId="TabelleEinfach1">
    <w:name w:val="Table Simple 1"/>
    <w:basedOn w:val="NormaleTabelle"/>
    <w:tblPr>
      <w:tblBorders>
        <w:top w:val="single" w:sz="12" w:space="0" w:color="008000"/>
        <w:bottom w:val="single" w:sz="12" w:space="0" w:color="008000"/>
      </w:tblBorders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alten1">
    <w:name w:val="Table Columns 1"/>
    <w:basedOn w:val="NormaleTabelle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Raster1">
    <w:name w:val="Table Grid 1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tblPr>
      <w:tblBorders>
        <w:insideH w:val="single" w:sz="6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elle3D-Effekt1">
    <w:name w:val="Table 3D effects 1"/>
    <w:basedOn w:val="NormaleTabelle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legant">
    <w:name w:val="Table Elegant"/>
    <w:basedOn w:val="NormaleTabelle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Professionell">
    <w:name w:val="Table Professional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ezial1">
    <w:name w:val="Table Subtle 1"/>
    <w:basedOn w:val="NormaleTabelle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raster">
    <w:name w:val="Table Grid"/>
    <w:basedOn w:val="NormaleTabelle"/>
    <w:uiPriority w:val="99"/>
    <w:qFormat/>
    <w:rsid w:val="00646973"/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lendesign">
    <w:name w:val="Table Theme"/>
    <w:basedOn w:val="NormaleTabell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A4"/>
    <w:rsid w:val="00673B0B"/>
    <w:rPr>
      <w:rFonts w:cs="Eurostile LT Bold"/>
      <w:color w:val="000000"/>
      <w:sz w:val="18"/>
      <w:szCs w:val="18"/>
    </w:rPr>
  </w:style>
  <w:style w:type="character" w:styleId="Fett">
    <w:name w:val="Strong"/>
    <w:qFormat/>
    <w:rsid w:val="001D04EE"/>
    <w:rPr>
      <w:b/>
      <w:bCs/>
    </w:rPr>
  </w:style>
  <w:style w:type="paragraph" w:customStyle="1" w:styleId="Tabelle1">
    <w:name w:val="Tabelle_1"/>
    <w:basedOn w:val="Standard"/>
    <w:qFormat/>
    <w:rsid w:val="00692D2A"/>
  </w:style>
  <w:style w:type="paragraph" w:customStyle="1" w:styleId="Tabelle1r">
    <w:name w:val="Tabelle_1r"/>
    <w:basedOn w:val="Standard"/>
    <w:qFormat/>
    <w:rsid w:val="00692D2A"/>
    <w:pPr>
      <w:jc w:val="right"/>
    </w:pPr>
  </w:style>
  <w:style w:type="paragraph" w:customStyle="1" w:styleId="Zwischenberschrift">
    <w:name w:val="Zwischenüberschrift"/>
    <w:basedOn w:val="Standard"/>
    <w:next w:val="Standard"/>
    <w:uiPriority w:val="99"/>
    <w:qFormat/>
    <w:rsid w:val="00646973"/>
    <w:pPr>
      <w:keepNext/>
      <w:keepLines/>
      <w:spacing w:before="200" w:after="80"/>
    </w:pPr>
    <w:rPr>
      <w:b/>
    </w:rPr>
  </w:style>
  <w:style w:type="paragraph" w:customStyle="1" w:styleId="Testofumetto">
    <w:name w:val="Testo fumetto"/>
    <w:basedOn w:val="Standard"/>
    <w:semiHidden/>
    <w:rsid w:val="00A25EEC"/>
    <w:pPr>
      <w:spacing w:line="240" w:lineRule="auto"/>
      <w:jc w:val="left"/>
    </w:pPr>
    <w:rPr>
      <w:rFonts w:ascii="Tahoma" w:hAnsi="Tahoma" w:cs="Tahoma"/>
      <w:sz w:val="16"/>
      <w:szCs w:val="16"/>
      <w:lang w:val="it-IT" w:eastAsia="it-IT"/>
    </w:rPr>
  </w:style>
  <w:style w:type="paragraph" w:customStyle="1" w:styleId="Trennzeile">
    <w:name w:val="Trennzeile"/>
    <w:basedOn w:val="Standard"/>
    <w:qFormat/>
    <w:rsid w:val="00A31D44"/>
    <w:pPr>
      <w:spacing w:line="140" w:lineRule="atLeast"/>
    </w:pPr>
    <w:rPr>
      <w:sz w:val="2"/>
    </w:rPr>
  </w:style>
  <w:style w:type="paragraph" w:styleId="Textkrper">
    <w:name w:val="Body Text"/>
    <w:basedOn w:val="Standard"/>
    <w:link w:val="TextkrperZchn"/>
    <w:rsid w:val="007423E4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7423E4"/>
    <w:rPr>
      <w:rFonts w:ascii="Calibri" w:hAnsi="Calibri"/>
      <w:lang w:val="en-GB"/>
    </w:rPr>
  </w:style>
  <w:style w:type="paragraph" w:styleId="NurText">
    <w:name w:val="Plain Text"/>
    <w:basedOn w:val="Standard"/>
    <w:link w:val="NurTextZchn"/>
    <w:rsid w:val="007423E4"/>
    <w:pPr>
      <w:spacing w:line="240" w:lineRule="auto"/>
      <w:jc w:val="left"/>
    </w:pPr>
    <w:rPr>
      <w:rFonts w:ascii="Courier New" w:hAnsi="Courier New"/>
      <w:lang w:val="it-IT" w:eastAsia="it-IT"/>
    </w:rPr>
  </w:style>
  <w:style w:type="character" w:customStyle="1" w:styleId="NurTextZchn">
    <w:name w:val="Nur Text Zchn"/>
    <w:basedOn w:val="Absatz-Standardschriftart"/>
    <w:link w:val="NurText"/>
    <w:rsid w:val="007423E4"/>
    <w:rPr>
      <w:rFonts w:ascii="Courier New" w:hAnsi="Courier New"/>
      <w:lang w:val="it-IT" w:eastAsia="it-IT"/>
    </w:rPr>
  </w:style>
  <w:style w:type="character" w:customStyle="1" w:styleId="TitelZchn">
    <w:name w:val="Titel Zchn"/>
    <w:basedOn w:val="Absatz-Standardschriftart"/>
    <w:link w:val="Titel"/>
    <w:rsid w:val="006F7CD9"/>
    <w:rPr>
      <w:rFonts w:ascii="Calibri" w:hAnsi="Calibri"/>
      <w:b/>
      <w:color w:val="000000"/>
      <w:kern w:val="28"/>
      <w:sz w:val="24"/>
      <w:lang w:val="en-GB"/>
    </w:rPr>
  </w:style>
  <w:style w:type="paragraph" w:customStyle="1" w:styleId="Titel2Seite">
    <w:name w:val="Titel 2. Seite"/>
    <w:basedOn w:val="Standard"/>
    <w:uiPriority w:val="99"/>
    <w:rsid w:val="009B4A12"/>
    <w:rPr>
      <w:rFonts w:cs="Calibri"/>
      <w:sz w:val="32"/>
      <w:szCs w:val="32"/>
    </w:rPr>
  </w:style>
  <w:style w:type="paragraph" w:customStyle="1" w:styleId="TechnischeDaten">
    <w:name w:val="Technische Daten"/>
    <w:basedOn w:val="Standard"/>
    <w:uiPriority w:val="99"/>
    <w:rsid w:val="001B4259"/>
    <w:pPr>
      <w:tabs>
        <w:tab w:val="left" w:pos="2381"/>
      </w:tabs>
      <w:spacing w:after="80"/>
      <w:ind w:left="2381" w:hanging="2381"/>
      <w:jc w:val="left"/>
    </w:pPr>
    <w:rPr>
      <w:rFonts w:cs="Calibri"/>
      <w:szCs w:val="22"/>
    </w:rPr>
  </w:style>
  <w:style w:type="paragraph" w:customStyle="1" w:styleId="Farbflche">
    <w:name w:val="Farbfläche"/>
    <w:basedOn w:val="Standard"/>
    <w:qFormat/>
    <w:rsid w:val="00D634B4"/>
    <w:pPr>
      <w:pBdr>
        <w:top w:val="single" w:sz="8" w:space="3" w:color="auto"/>
        <w:left w:val="single" w:sz="8" w:space="4" w:color="auto"/>
        <w:bottom w:val="single" w:sz="8" w:space="6" w:color="auto"/>
        <w:right w:val="single" w:sz="8" w:space="4" w:color="auto"/>
      </w:pBdr>
      <w:shd w:val="clear" w:color="auto" w:fill="FFC000"/>
      <w:ind w:right="4536"/>
    </w:pPr>
    <w:rPr>
      <w:rFonts w:cs="Calibri"/>
      <w:b/>
      <w:sz w:val="24"/>
    </w:rPr>
  </w:style>
  <w:style w:type="paragraph" w:customStyle="1" w:styleId="EinfAbs">
    <w:name w:val="[Einf. Abs.]"/>
    <w:basedOn w:val="Standard"/>
    <w:uiPriority w:val="99"/>
    <w:rsid w:val="00EA1E1C"/>
    <w:pPr>
      <w:autoSpaceDE w:val="0"/>
      <w:autoSpaceDN w:val="0"/>
      <w:adjustRightInd w:val="0"/>
      <w:spacing w:line="288" w:lineRule="auto"/>
      <w:jc w:val="left"/>
      <w:textAlignment w:val="center"/>
    </w:pPr>
    <w:rPr>
      <w:rFonts w:ascii="Segoe UI" w:hAnsi="Segoe UI" w:cs="Segoe UI"/>
      <w:color w:val="000000"/>
      <w:sz w:val="24"/>
      <w:szCs w:val="24"/>
      <w:lang w:val="de-DE"/>
    </w:rPr>
  </w:style>
  <w:style w:type="paragraph" w:styleId="Listenabsatz">
    <w:name w:val="List Paragraph"/>
    <w:basedOn w:val="Standard"/>
    <w:uiPriority w:val="34"/>
    <w:qFormat/>
    <w:rsid w:val="00EA1E1C"/>
    <w:pPr>
      <w:ind w:left="720"/>
      <w:contextualSpacing/>
    </w:pPr>
  </w:style>
  <w:style w:type="character" w:customStyle="1" w:styleId="berschrift3Zchn">
    <w:name w:val="Überschrift 3 Zchn"/>
    <w:basedOn w:val="Absatz-Standardschriftart"/>
    <w:link w:val="berschrift3"/>
    <w:uiPriority w:val="99"/>
    <w:qFormat/>
    <w:locked/>
    <w:rsid w:val="006D4918"/>
    <w:rPr>
      <w:rFonts w:asciiTheme="minorHAnsi" w:hAnsiTheme="minorHAnsi"/>
      <w:b/>
      <w:lang w:val="en-GB"/>
    </w:rPr>
  </w:style>
  <w:style w:type="paragraph" w:customStyle="1" w:styleId="CM37">
    <w:name w:val="CM37"/>
    <w:basedOn w:val="Default"/>
    <w:next w:val="Default"/>
    <w:uiPriority w:val="99"/>
    <w:qFormat/>
    <w:rsid w:val="006D4918"/>
    <w:pPr>
      <w:spacing w:after="310"/>
    </w:pPr>
    <w:rPr>
      <w:color w:val="auto"/>
    </w:rPr>
  </w:style>
  <w:style w:type="paragraph" w:customStyle="1" w:styleId="Default">
    <w:name w:val="Default"/>
    <w:qFormat/>
    <w:rsid w:val="006D4918"/>
    <w:pPr>
      <w:widowControl w:val="0"/>
      <w:autoSpaceDE w:val="0"/>
      <w:autoSpaceDN w:val="0"/>
      <w:adjustRightInd w:val="0"/>
      <w:spacing w:after="160" w:line="259" w:lineRule="auto"/>
    </w:pPr>
    <w:rPr>
      <w:rFonts w:ascii="Arial Narrow" w:eastAsia="SimSun" w:hAnsi="Arial Narrow" w:cs="Arial Narrow"/>
      <w:color w:val="000000"/>
      <w:sz w:val="24"/>
      <w:szCs w:val="24"/>
      <w:lang w:val="en-US" w:eastAsia="zh-CN"/>
    </w:rPr>
  </w:style>
  <w:style w:type="character" w:customStyle="1" w:styleId="wbtrmn1">
    <w:name w:val="wbtr_mn1"/>
    <w:qFormat/>
    <w:rsid w:val="00C633AB"/>
    <w:rPr>
      <w:rFonts w:ascii="Arial" w:hAnsi="Arial" w:cs="Arial" w:hint="default"/>
      <w:sz w:val="24"/>
      <w:szCs w:val="24"/>
    </w:rPr>
  </w:style>
  <w:style w:type="character" w:customStyle="1" w:styleId="dct-tt">
    <w:name w:val="dct-tt"/>
    <w:qFormat/>
    <w:rsid w:val="00C633AB"/>
    <w:rPr>
      <w:rFonts w:ascii="Arial" w:hAnsi="Arial" w:cs="Arial" w:hint="defaul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D0FC6"/>
    <w:rPr>
      <w:color w:val="808080"/>
      <w:shd w:val="clear" w:color="auto" w:fill="E6E6E6"/>
    </w:rPr>
  </w:style>
  <w:style w:type="character" w:customStyle="1" w:styleId="KopfzeileZchn">
    <w:name w:val="Kopfzeile Zchn"/>
    <w:basedOn w:val="Absatz-Standardschriftart"/>
    <w:link w:val="Kopfzeile"/>
    <w:uiPriority w:val="99"/>
    <w:rsid w:val="00B65FB8"/>
    <w:rPr>
      <w:rFonts w:asciiTheme="minorHAnsi" w:hAnsiTheme="minorHAnsi"/>
      <w:sz w:val="16"/>
      <w:lang w:val="en-GB"/>
    </w:rPr>
  </w:style>
  <w:style w:type="character" w:styleId="Platzhaltertext">
    <w:name w:val="Placeholder Text"/>
    <w:basedOn w:val="Absatz-Standardschriftart"/>
    <w:uiPriority w:val="99"/>
    <w:semiHidden/>
    <w:rsid w:val="00B65FB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14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7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64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7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74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97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" Type="http://schemas.openxmlformats.org/officeDocument/2006/relationships/endnotes" Target="endnotes.xml"/><Relationship Id="rId71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header" Target="header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header" Target="header2.xml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EAZY%20AXXESS%20Projektgruppe\Identec%20Meeting-Notes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E29B42-C08C-408A-91BD-D12C75AD59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Identec Meeting-Notes.dot</Template>
  <TotalTime>0</TotalTime>
  <Pages>45</Pages>
  <Words>336</Words>
  <Characters>2488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[Titel]</vt:lpstr>
    </vt:vector>
  </TitlesOfParts>
  <Company>IDENTEC Solutions GmbH</Company>
  <LinksUpToDate>false</LinksUpToDate>
  <CharactersWithSpaces>2819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[Titel]</dc:title>
  <dc:creator>Stefan Dewald</dc:creator>
  <cp:lastModifiedBy>Stefan Dewald</cp:lastModifiedBy>
  <cp:revision>15</cp:revision>
  <cp:lastPrinted>2018-09-24T07:30:00Z</cp:lastPrinted>
  <dcterms:created xsi:type="dcterms:W3CDTF">2018-06-15T07:03:00Z</dcterms:created>
  <dcterms:modified xsi:type="dcterms:W3CDTF">2018-09-24T07:32:00Z</dcterms:modified>
</cp:coreProperties>
</file>